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36957" w14:textId="27DA3DE8" w:rsidR="005F70EE" w:rsidRDefault="005F70EE" w:rsidP="005F70EE">
      <w:pPr>
        <w:pStyle w:val="CRCoverPage"/>
        <w:tabs>
          <w:tab w:val="right" w:pos="9639"/>
        </w:tabs>
        <w:spacing w:after="0"/>
        <w:rPr>
          <w:b/>
          <w:i/>
          <w:noProof/>
          <w:sz w:val="28"/>
        </w:rPr>
      </w:pPr>
      <w:bookmarkStart w:id="0" w:name="_Toc535261118"/>
      <w:bookmarkStart w:id="1" w:name="_GoBack"/>
      <w:bookmarkEnd w:id="1"/>
      <w:r>
        <w:rPr>
          <w:b/>
          <w:noProof/>
          <w:sz w:val="24"/>
        </w:rPr>
        <w:t>3GPP TSG-RAN2 Meeting #</w:t>
      </w:r>
      <w:r w:rsidR="00CE5EF7">
        <w:rPr>
          <w:b/>
          <w:noProof/>
          <w:sz w:val="24"/>
        </w:rPr>
        <w:fldChar w:fldCharType="begin"/>
      </w:r>
      <w:r w:rsidR="00CE5EF7">
        <w:rPr>
          <w:b/>
          <w:noProof/>
          <w:sz w:val="24"/>
        </w:rPr>
        <w:instrText xml:space="preserve"> DOCPROPERTY  MtgSeq  \* MERGEFORMAT </w:instrText>
      </w:r>
      <w:r w:rsidR="00CE5EF7">
        <w:rPr>
          <w:b/>
          <w:noProof/>
          <w:sz w:val="24"/>
        </w:rPr>
        <w:fldChar w:fldCharType="separate"/>
      </w:r>
      <w:r>
        <w:rPr>
          <w:b/>
          <w:noProof/>
          <w:sz w:val="24"/>
        </w:rPr>
        <w:t>105</w:t>
      </w:r>
      <w:r w:rsidR="00CE5EF7">
        <w:rPr>
          <w:b/>
          <w:noProof/>
          <w:sz w:val="24"/>
        </w:rPr>
        <w:fldChar w:fldCharType="end"/>
      </w:r>
      <w:r>
        <w:rPr>
          <w:b/>
          <w:i/>
          <w:noProof/>
          <w:sz w:val="28"/>
        </w:rPr>
        <w:tab/>
      </w:r>
      <w:r w:rsidR="00CE5EF7">
        <w:rPr>
          <w:b/>
          <w:i/>
          <w:noProof/>
          <w:sz w:val="28"/>
        </w:rPr>
        <w:fldChar w:fldCharType="begin"/>
      </w:r>
      <w:r w:rsidR="00CE5EF7">
        <w:rPr>
          <w:b/>
          <w:i/>
          <w:noProof/>
          <w:sz w:val="28"/>
        </w:rPr>
        <w:instrText xml:space="preserve"> DOCPROPERTY  Tdoc#  \* MERGEFORMAT </w:instrText>
      </w:r>
      <w:r w:rsidR="00CE5EF7">
        <w:rPr>
          <w:b/>
          <w:i/>
          <w:noProof/>
          <w:sz w:val="28"/>
        </w:rPr>
        <w:fldChar w:fldCharType="separate"/>
      </w:r>
      <w:r>
        <w:rPr>
          <w:b/>
          <w:i/>
          <w:noProof/>
          <w:sz w:val="28"/>
        </w:rPr>
        <w:t>R2-19</w:t>
      </w:r>
      <w:r w:rsidR="00CE5EF7">
        <w:rPr>
          <w:b/>
          <w:i/>
          <w:noProof/>
          <w:sz w:val="28"/>
        </w:rPr>
        <w:fldChar w:fldCharType="end"/>
      </w:r>
      <w:r w:rsidR="00396D54" w:rsidRPr="00396D54">
        <w:rPr>
          <w:b/>
          <w:i/>
          <w:noProof/>
          <w:sz w:val="28"/>
        </w:rPr>
        <w:t>02579</w:t>
      </w:r>
    </w:p>
    <w:p w14:paraId="0E6CE528" w14:textId="2E40A3BB" w:rsidR="005F70EE" w:rsidRDefault="00CE5EF7" w:rsidP="005F70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70EE">
        <w:rPr>
          <w:b/>
          <w:noProof/>
          <w:sz w:val="24"/>
        </w:rPr>
        <w:t>Athens</w:t>
      </w:r>
      <w:r>
        <w:rPr>
          <w:b/>
          <w:noProof/>
          <w:sz w:val="24"/>
        </w:rPr>
        <w:fldChar w:fldCharType="end"/>
      </w:r>
      <w:r w:rsidR="005F70E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70EE">
        <w:rPr>
          <w:b/>
          <w:noProof/>
          <w:sz w:val="24"/>
        </w:rPr>
        <w:t>Greece</w:t>
      </w:r>
      <w:r>
        <w:rPr>
          <w:b/>
          <w:noProof/>
          <w:sz w:val="24"/>
        </w:rPr>
        <w:fldChar w:fldCharType="end"/>
      </w:r>
      <w:r w:rsidR="005F70E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F70EE">
        <w:rPr>
          <w:b/>
          <w:noProof/>
          <w:sz w:val="24"/>
        </w:rPr>
        <w:t>25 Feb</w:t>
      </w:r>
      <w:r>
        <w:rPr>
          <w:b/>
          <w:noProof/>
          <w:sz w:val="24"/>
        </w:rPr>
        <w:fldChar w:fldCharType="end"/>
      </w:r>
      <w:r w:rsidR="005F70EE">
        <w:rPr>
          <w:b/>
          <w:noProof/>
          <w:sz w:val="24"/>
        </w:rPr>
        <w:t xml:space="preserve"> – 1 Mar 201</w:t>
      </w:r>
      <w:r w:rsidR="005E74F8">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4C2D85E1" w14:textId="77777777" w:rsidTr="00396D54">
        <w:tc>
          <w:tcPr>
            <w:tcW w:w="9641" w:type="dxa"/>
            <w:gridSpan w:val="9"/>
            <w:tcBorders>
              <w:top w:val="single" w:sz="4" w:space="0" w:color="auto"/>
              <w:left w:val="single" w:sz="4" w:space="0" w:color="auto"/>
              <w:right w:val="single" w:sz="4" w:space="0" w:color="auto"/>
            </w:tcBorders>
          </w:tcPr>
          <w:p w14:paraId="029FEC01" w14:textId="77777777" w:rsidR="005F70EE" w:rsidRDefault="005F70EE" w:rsidP="00396D54">
            <w:pPr>
              <w:pStyle w:val="CRCoverPage"/>
              <w:spacing w:after="0"/>
              <w:jc w:val="right"/>
              <w:rPr>
                <w:i/>
                <w:noProof/>
              </w:rPr>
            </w:pPr>
            <w:r>
              <w:rPr>
                <w:i/>
                <w:noProof/>
                <w:sz w:val="14"/>
              </w:rPr>
              <w:t>CR-Form-v11.4</w:t>
            </w:r>
          </w:p>
        </w:tc>
      </w:tr>
      <w:tr w:rsidR="005F70EE" w14:paraId="0B11E9FA" w14:textId="77777777" w:rsidTr="00396D54">
        <w:tc>
          <w:tcPr>
            <w:tcW w:w="9641" w:type="dxa"/>
            <w:gridSpan w:val="9"/>
            <w:tcBorders>
              <w:left w:val="single" w:sz="4" w:space="0" w:color="auto"/>
              <w:right w:val="single" w:sz="4" w:space="0" w:color="auto"/>
            </w:tcBorders>
          </w:tcPr>
          <w:p w14:paraId="0975E654" w14:textId="77777777" w:rsidR="005F70EE" w:rsidRDefault="005F70EE" w:rsidP="00396D54">
            <w:pPr>
              <w:pStyle w:val="CRCoverPage"/>
              <w:spacing w:after="0"/>
              <w:jc w:val="center"/>
              <w:rPr>
                <w:noProof/>
              </w:rPr>
            </w:pPr>
            <w:r>
              <w:rPr>
                <w:b/>
                <w:noProof/>
                <w:sz w:val="32"/>
              </w:rPr>
              <w:t>CHANGE REQUEST</w:t>
            </w:r>
          </w:p>
        </w:tc>
      </w:tr>
      <w:tr w:rsidR="005F70EE" w14:paraId="31D2EF10" w14:textId="77777777" w:rsidTr="00396D54">
        <w:tc>
          <w:tcPr>
            <w:tcW w:w="9641" w:type="dxa"/>
            <w:gridSpan w:val="9"/>
            <w:tcBorders>
              <w:left w:val="single" w:sz="4" w:space="0" w:color="auto"/>
              <w:right w:val="single" w:sz="4" w:space="0" w:color="auto"/>
            </w:tcBorders>
          </w:tcPr>
          <w:p w14:paraId="4949DDE8" w14:textId="77777777" w:rsidR="005F70EE" w:rsidRDefault="005F70EE" w:rsidP="00396D54">
            <w:pPr>
              <w:pStyle w:val="CRCoverPage"/>
              <w:spacing w:after="0"/>
              <w:rPr>
                <w:noProof/>
                <w:sz w:val="8"/>
                <w:szCs w:val="8"/>
              </w:rPr>
            </w:pPr>
          </w:p>
        </w:tc>
      </w:tr>
      <w:tr w:rsidR="005F70EE" w14:paraId="1C315E34" w14:textId="77777777" w:rsidTr="00396D54">
        <w:tc>
          <w:tcPr>
            <w:tcW w:w="142" w:type="dxa"/>
            <w:tcBorders>
              <w:left w:val="single" w:sz="4" w:space="0" w:color="auto"/>
            </w:tcBorders>
          </w:tcPr>
          <w:p w14:paraId="042A143B" w14:textId="77777777" w:rsidR="005F70EE" w:rsidRDefault="005F70EE" w:rsidP="00396D54">
            <w:pPr>
              <w:pStyle w:val="CRCoverPage"/>
              <w:spacing w:after="0"/>
              <w:jc w:val="right"/>
              <w:rPr>
                <w:noProof/>
              </w:rPr>
            </w:pPr>
          </w:p>
        </w:tc>
        <w:tc>
          <w:tcPr>
            <w:tcW w:w="1559" w:type="dxa"/>
            <w:shd w:val="pct30" w:color="FFFF00" w:fill="auto"/>
          </w:tcPr>
          <w:p w14:paraId="5D56BF9F" w14:textId="77777777" w:rsidR="005F70EE" w:rsidRPr="00410371" w:rsidRDefault="00CE5EF7" w:rsidP="00396D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38.331</w:t>
            </w:r>
            <w:r>
              <w:rPr>
                <w:b/>
                <w:noProof/>
                <w:sz w:val="28"/>
              </w:rPr>
              <w:fldChar w:fldCharType="end"/>
            </w:r>
          </w:p>
        </w:tc>
        <w:tc>
          <w:tcPr>
            <w:tcW w:w="709" w:type="dxa"/>
          </w:tcPr>
          <w:p w14:paraId="64022CB2" w14:textId="77777777" w:rsidR="005F70EE" w:rsidRDefault="005F70EE" w:rsidP="00396D54">
            <w:pPr>
              <w:pStyle w:val="CRCoverPage"/>
              <w:spacing w:after="0"/>
              <w:jc w:val="center"/>
              <w:rPr>
                <w:noProof/>
              </w:rPr>
            </w:pPr>
            <w:r>
              <w:rPr>
                <w:b/>
                <w:noProof/>
                <w:sz w:val="28"/>
              </w:rPr>
              <w:t>CR</w:t>
            </w:r>
          </w:p>
        </w:tc>
        <w:tc>
          <w:tcPr>
            <w:tcW w:w="1276" w:type="dxa"/>
            <w:shd w:val="pct30" w:color="FFFF00" w:fill="auto"/>
          </w:tcPr>
          <w:p w14:paraId="4279A51F" w14:textId="1CAD3154" w:rsidR="005F70EE" w:rsidRPr="00410371" w:rsidRDefault="00E41D87" w:rsidP="00396D54">
            <w:pPr>
              <w:pStyle w:val="CRCoverPage"/>
              <w:spacing w:after="0"/>
              <w:rPr>
                <w:noProof/>
              </w:rPr>
            </w:pPr>
            <w:r>
              <w:rPr>
                <w:b/>
                <w:noProof/>
                <w:sz w:val="28"/>
              </w:rPr>
              <w:t>0906</w:t>
            </w:r>
          </w:p>
        </w:tc>
        <w:tc>
          <w:tcPr>
            <w:tcW w:w="709" w:type="dxa"/>
          </w:tcPr>
          <w:p w14:paraId="4FC064C9" w14:textId="77777777" w:rsidR="005F70EE" w:rsidRDefault="005F70EE" w:rsidP="00396D54">
            <w:pPr>
              <w:pStyle w:val="CRCoverPage"/>
              <w:tabs>
                <w:tab w:val="right" w:pos="625"/>
              </w:tabs>
              <w:spacing w:after="0"/>
              <w:jc w:val="center"/>
              <w:rPr>
                <w:noProof/>
              </w:rPr>
            </w:pPr>
            <w:r>
              <w:rPr>
                <w:b/>
                <w:bCs/>
                <w:noProof/>
                <w:sz w:val="28"/>
              </w:rPr>
              <w:t>rev</w:t>
            </w:r>
          </w:p>
        </w:tc>
        <w:tc>
          <w:tcPr>
            <w:tcW w:w="992" w:type="dxa"/>
            <w:shd w:val="pct30" w:color="FFFF00" w:fill="auto"/>
          </w:tcPr>
          <w:p w14:paraId="22E75AA6" w14:textId="60F5561D" w:rsidR="005F70EE" w:rsidRPr="00410371" w:rsidRDefault="00F30DFF" w:rsidP="00396D54">
            <w:pPr>
              <w:pStyle w:val="CRCoverPage"/>
              <w:spacing w:after="0"/>
              <w:jc w:val="center"/>
              <w:rPr>
                <w:b/>
                <w:noProof/>
              </w:rPr>
            </w:pPr>
            <w:r>
              <w:rPr>
                <w:b/>
                <w:noProof/>
                <w:sz w:val="28"/>
              </w:rPr>
              <w:t>1</w:t>
            </w:r>
          </w:p>
        </w:tc>
        <w:tc>
          <w:tcPr>
            <w:tcW w:w="2410" w:type="dxa"/>
          </w:tcPr>
          <w:p w14:paraId="208D4DCD" w14:textId="77777777" w:rsidR="005F70EE" w:rsidRDefault="005F70EE" w:rsidP="00396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E6D7D" w14:textId="0C95E083" w:rsidR="005F70EE" w:rsidRPr="00410371" w:rsidRDefault="00956893" w:rsidP="00396D54">
            <w:pPr>
              <w:pStyle w:val="CRCoverPage"/>
              <w:spacing w:after="0"/>
              <w:jc w:val="center"/>
              <w:rPr>
                <w:noProof/>
                <w:sz w:val="28"/>
              </w:rPr>
            </w:pPr>
            <w:r>
              <w:rPr>
                <w:b/>
                <w:noProof/>
                <w:sz w:val="28"/>
              </w:rPr>
              <w:t>15.4.0</w:t>
            </w:r>
          </w:p>
        </w:tc>
        <w:tc>
          <w:tcPr>
            <w:tcW w:w="143" w:type="dxa"/>
            <w:tcBorders>
              <w:right w:val="single" w:sz="4" w:space="0" w:color="auto"/>
            </w:tcBorders>
          </w:tcPr>
          <w:p w14:paraId="40EB4135" w14:textId="77777777" w:rsidR="005F70EE" w:rsidRDefault="005F70EE" w:rsidP="00396D54">
            <w:pPr>
              <w:pStyle w:val="CRCoverPage"/>
              <w:spacing w:after="0"/>
              <w:rPr>
                <w:noProof/>
              </w:rPr>
            </w:pPr>
          </w:p>
        </w:tc>
      </w:tr>
      <w:tr w:rsidR="005F70EE" w14:paraId="38126627" w14:textId="77777777" w:rsidTr="00396D54">
        <w:tc>
          <w:tcPr>
            <w:tcW w:w="9641" w:type="dxa"/>
            <w:gridSpan w:val="9"/>
            <w:tcBorders>
              <w:left w:val="single" w:sz="4" w:space="0" w:color="auto"/>
              <w:right w:val="single" w:sz="4" w:space="0" w:color="auto"/>
            </w:tcBorders>
          </w:tcPr>
          <w:p w14:paraId="2CF7C377" w14:textId="77777777" w:rsidR="005F70EE" w:rsidRDefault="005F70EE" w:rsidP="00396D54">
            <w:pPr>
              <w:pStyle w:val="CRCoverPage"/>
              <w:spacing w:after="0"/>
              <w:rPr>
                <w:noProof/>
              </w:rPr>
            </w:pPr>
          </w:p>
        </w:tc>
      </w:tr>
      <w:tr w:rsidR="005F70EE" w14:paraId="699CE595" w14:textId="77777777" w:rsidTr="00396D54">
        <w:tc>
          <w:tcPr>
            <w:tcW w:w="9641" w:type="dxa"/>
            <w:gridSpan w:val="9"/>
            <w:tcBorders>
              <w:top w:val="single" w:sz="4" w:space="0" w:color="auto"/>
            </w:tcBorders>
          </w:tcPr>
          <w:p w14:paraId="34E5A94E" w14:textId="77777777" w:rsidR="005F70EE" w:rsidRPr="00F25D98" w:rsidRDefault="005F70EE" w:rsidP="00396D5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0EE" w14:paraId="4EFE9E33" w14:textId="77777777" w:rsidTr="00396D54">
        <w:tc>
          <w:tcPr>
            <w:tcW w:w="9641" w:type="dxa"/>
            <w:gridSpan w:val="9"/>
          </w:tcPr>
          <w:p w14:paraId="43207393" w14:textId="77777777" w:rsidR="005F70EE" w:rsidRDefault="005F70EE" w:rsidP="00396D54">
            <w:pPr>
              <w:pStyle w:val="CRCoverPage"/>
              <w:spacing w:after="0"/>
              <w:rPr>
                <w:noProof/>
                <w:sz w:val="8"/>
                <w:szCs w:val="8"/>
              </w:rPr>
            </w:pPr>
          </w:p>
        </w:tc>
      </w:tr>
    </w:tbl>
    <w:p w14:paraId="1907F587"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7963CDCB" w14:textId="77777777" w:rsidTr="00396D54">
        <w:tc>
          <w:tcPr>
            <w:tcW w:w="2835" w:type="dxa"/>
          </w:tcPr>
          <w:p w14:paraId="6162FE34" w14:textId="77777777" w:rsidR="005F70EE" w:rsidRDefault="005F70EE" w:rsidP="00396D54">
            <w:pPr>
              <w:pStyle w:val="CRCoverPage"/>
              <w:tabs>
                <w:tab w:val="right" w:pos="2751"/>
              </w:tabs>
              <w:spacing w:after="0"/>
              <w:rPr>
                <w:b/>
                <w:i/>
                <w:noProof/>
              </w:rPr>
            </w:pPr>
            <w:r>
              <w:rPr>
                <w:b/>
                <w:i/>
                <w:noProof/>
              </w:rPr>
              <w:t>Proposed change affects:</w:t>
            </w:r>
          </w:p>
        </w:tc>
        <w:tc>
          <w:tcPr>
            <w:tcW w:w="1418" w:type="dxa"/>
          </w:tcPr>
          <w:p w14:paraId="2DBEF9A4" w14:textId="77777777" w:rsidR="005F70EE" w:rsidRDefault="005F70EE" w:rsidP="00396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BDFDF" w14:textId="77777777" w:rsidR="005F70EE" w:rsidRDefault="005F70EE" w:rsidP="00396D54">
            <w:pPr>
              <w:pStyle w:val="CRCoverPage"/>
              <w:spacing w:after="0"/>
              <w:jc w:val="center"/>
              <w:rPr>
                <w:b/>
                <w:caps/>
                <w:noProof/>
              </w:rPr>
            </w:pPr>
          </w:p>
        </w:tc>
        <w:tc>
          <w:tcPr>
            <w:tcW w:w="709" w:type="dxa"/>
            <w:tcBorders>
              <w:left w:val="single" w:sz="4" w:space="0" w:color="auto"/>
            </w:tcBorders>
          </w:tcPr>
          <w:p w14:paraId="354838F1" w14:textId="77777777" w:rsidR="005F70EE" w:rsidRDefault="005F70EE" w:rsidP="00396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D419B" w14:textId="58018AB6" w:rsidR="005F70EE" w:rsidRDefault="00943E17" w:rsidP="00396D54">
            <w:pPr>
              <w:pStyle w:val="CRCoverPage"/>
              <w:spacing w:after="0"/>
              <w:jc w:val="center"/>
              <w:rPr>
                <w:b/>
                <w:caps/>
                <w:noProof/>
              </w:rPr>
            </w:pPr>
            <w:r>
              <w:rPr>
                <w:b/>
                <w:caps/>
                <w:noProof/>
              </w:rPr>
              <w:t>X</w:t>
            </w:r>
          </w:p>
        </w:tc>
        <w:tc>
          <w:tcPr>
            <w:tcW w:w="2126" w:type="dxa"/>
          </w:tcPr>
          <w:p w14:paraId="2D8A98CC" w14:textId="77777777" w:rsidR="005F70EE" w:rsidRDefault="005F70EE" w:rsidP="00396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49A82" w14:textId="4E333B70" w:rsidR="005F70EE" w:rsidRDefault="00943E17" w:rsidP="00396D54">
            <w:pPr>
              <w:pStyle w:val="CRCoverPage"/>
              <w:spacing w:after="0"/>
              <w:jc w:val="center"/>
              <w:rPr>
                <w:b/>
                <w:caps/>
                <w:noProof/>
              </w:rPr>
            </w:pPr>
            <w:r>
              <w:rPr>
                <w:b/>
                <w:caps/>
                <w:noProof/>
              </w:rPr>
              <w:t>X</w:t>
            </w:r>
          </w:p>
        </w:tc>
        <w:tc>
          <w:tcPr>
            <w:tcW w:w="1418" w:type="dxa"/>
            <w:tcBorders>
              <w:left w:val="nil"/>
            </w:tcBorders>
          </w:tcPr>
          <w:p w14:paraId="6678433E" w14:textId="77777777" w:rsidR="005F70EE" w:rsidRDefault="005F70EE" w:rsidP="00396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B88F72" w14:textId="77777777" w:rsidR="005F70EE" w:rsidRDefault="005F70EE" w:rsidP="00396D54">
            <w:pPr>
              <w:pStyle w:val="CRCoverPage"/>
              <w:spacing w:after="0"/>
              <w:jc w:val="center"/>
              <w:rPr>
                <w:b/>
                <w:bCs/>
                <w:caps/>
                <w:noProof/>
              </w:rPr>
            </w:pPr>
          </w:p>
        </w:tc>
      </w:tr>
    </w:tbl>
    <w:p w14:paraId="04DAEC98"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4117C763" w14:textId="77777777" w:rsidTr="00396D54">
        <w:tc>
          <w:tcPr>
            <w:tcW w:w="9640" w:type="dxa"/>
            <w:gridSpan w:val="11"/>
          </w:tcPr>
          <w:p w14:paraId="5DB342D5" w14:textId="77777777" w:rsidR="005F70EE" w:rsidRDefault="005F70EE" w:rsidP="00396D54">
            <w:pPr>
              <w:pStyle w:val="CRCoverPage"/>
              <w:spacing w:after="0"/>
              <w:rPr>
                <w:noProof/>
                <w:sz w:val="8"/>
                <w:szCs w:val="8"/>
              </w:rPr>
            </w:pPr>
          </w:p>
        </w:tc>
      </w:tr>
      <w:tr w:rsidR="005F70EE" w14:paraId="4BADDDCC" w14:textId="77777777" w:rsidTr="00396D54">
        <w:tc>
          <w:tcPr>
            <w:tcW w:w="1843" w:type="dxa"/>
            <w:tcBorders>
              <w:top w:val="single" w:sz="4" w:space="0" w:color="auto"/>
              <w:left w:val="single" w:sz="4" w:space="0" w:color="auto"/>
            </w:tcBorders>
          </w:tcPr>
          <w:p w14:paraId="4848EAEB" w14:textId="77777777" w:rsidR="005F70EE" w:rsidRDefault="005F70EE" w:rsidP="00396D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91DED" w14:textId="30E38308" w:rsidR="005F70EE" w:rsidRDefault="00956893" w:rsidP="00956893">
            <w:pPr>
              <w:pStyle w:val="CRCoverPage"/>
              <w:spacing w:after="0"/>
              <w:rPr>
                <w:noProof/>
              </w:rPr>
            </w:pPr>
            <w:r>
              <w:rPr>
                <w:noProof/>
              </w:rPr>
              <w:t xml:space="preserve"> Reconfig with sync terminology</w:t>
            </w:r>
          </w:p>
        </w:tc>
      </w:tr>
      <w:tr w:rsidR="005F70EE" w14:paraId="3270058D" w14:textId="77777777" w:rsidTr="00396D54">
        <w:tc>
          <w:tcPr>
            <w:tcW w:w="1843" w:type="dxa"/>
            <w:tcBorders>
              <w:left w:val="single" w:sz="4" w:space="0" w:color="auto"/>
            </w:tcBorders>
          </w:tcPr>
          <w:p w14:paraId="6822A6A3" w14:textId="77777777" w:rsidR="005F70EE" w:rsidRDefault="005F70EE" w:rsidP="00396D54">
            <w:pPr>
              <w:pStyle w:val="CRCoverPage"/>
              <w:spacing w:after="0"/>
              <w:rPr>
                <w:b/>
                <w:i/>
                <w:noProof/>
                <w:sz w:val="8"/>
                <w:szCs w:val="8"/>
              </w:rPr>
            </w:pPr>
          </w:p>
        </w:tc>
        <w:tc>
          <w:tcPr>
            <w:tcW w:w="7797" w:type="dxa"/>
            <w:gridSpan w:val="10"/>
            <w:tcBorders>
              <w:right w:val="single" w:sz="4" w:space="0" w:color="auto"/>
            </w:tcBorders>
          </w:tcPr>
          <w:p w14:paraId="145F98A7" w14:textId="77777777" w:rsidR="005F70EE" w:rsidRDefault="005F70EE" w:rsidP="00396D54">
            <w:pPr>
              <w:pStyle w:val="CRCoverPage"/>
              <w:spacing w:after="0"/>
              <w:rPr>
                <w:noProof/>
                <w:sz w:val="8"/>
                <w:szCs w:val="8"/>
              </w:rPr>
            </w:pPr>
          </w:p>
        </w:tc>
      </w:tr>
      <w:tr w:rsidR="005F70EE" w14:paraId="6E3E02D6" w14:textId="77777777" w:rsidTr="00396D54">
        <w:tc>
          <w:tcPr>
            <w:tcW w:w="1843" w:type="dxa"/>
            <w:tcBorders>
              <w:left w:val="single" w:sz="4" w:space="0" w:color="auto"/>
            </w:tcBorders>
          </w:tcPr>
          <w:p w14:paraId="0E91C59F" w14:textId="77777777" w:rsidR="005F70EE" w:rsidRDefault="005F70EE" w:rsidP="00396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71E9C" w14:textId="19932886" w:rsidR="005F70EE" w:rsidRDefault="005F70EE" w:rsidP="00396D54">
            <w:pPr>
              <w:pStyle w:val="CRCoverPage"/>
              <w:spacing w:after="0"/>
              <w:ind w:left="100"/>
              <w:rPr>
                <w:noProof/>
              </w:rPr>
            </w:pPr>
            <w:r>
              <w:t>Ericsson</w:t>
            </w:r>
          </w:p>
        </w:tc>
      </w:tr>
      <w:tr w:rsidR="005F70EE" w14:paraId="5CBCE59A" w14:textId="77777777" w:rsidTr="00396D54">
        <w:tc>
          <w:tcPr>
            <w:tcW w:w="1843" w:type="dxa"/>
            <w:tcBorders>
              <w:left w:val="single" w:sz="4" w:space="0" w:color="auto"/>
            </w:tcBorders>
          </w:tcPr>
          <w:p w14:paraId="5BFFC679" w14:textId="77777777" w:rsidR="005F70EE" w:rsidRDefault="005F70EE" w:rsidP="00396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DFE2C" w14:textId="77777777" w:rsidR="005F70EE" w:rsidRDefault="005F70EE" w:rsidP="00396D54">
            <w:pPr>
              <w:pStyle w:val="CRCoverPage"/>
              <w:spacing w:after="0"/>
              <w:ind w:left="100"/>
              <w:rPr>
                <w:noProof/>
              </w:rPr>
            </w:pPr>
            <w:r>
              <w:t>R2</w:t>
            </w:r>
          </w:p>
        </w:tc>
      </w:tr>
      <w:tr w:rsidR="005F70EE" w14:paraId="3812EA65" w14:textId="77777777" w:rsidTr="00396D54">
        <w:tc>
          <w:tcPr>
            <w:tcW w:w="1843" w:type="dxa"/>
            <w:tcBorders>
              <w:left w:val="single" w:sz="4" w:space="0" w:color="auto"/>
            </w:tcBorders>
          </w:tcPr>
          <w:p w14:paraId="55C13C74" w14:textId="77777777" w:rsidR="005F70EE" w:rsidRDefault="005F70EE" w:rsidP="00396D54">
            <w:pPr>
              <w:pStyle w:val="CRCoverPage"/>
              <w:spacing w:after="0"/>
              <w:rPr>
                <w:b/>
                <w:i/>
                <w:noProof/>
                <w:sz w:val="8"/>
                <w:szCs w:val="8"/>
              </w:rPr>
            </w:pPr>
          </w:p>
        </w:tc>
        <w:tc>
          <w:tcPr>
            <w:tcW w:w="7797" w:type="dxa"/>
            <w:gridSpan w:val="10"/>
            <w:tcBorders>
              <w:right w:val="single" w:sz="4" w:space="0" w:color="auto"/>
            </w:tcBorders>
          </w:tcPr>
          <w:p w14:paraId="7139237A" w14:textId="77777777" w:rsidR="005F70EE" w:rsidRDefault="005F70EE" w:rsidP="00396D54">
            <w:pPr>
              <w:pStyle w:val="CRCoverPage"/>
              <w:spacing w:after="0"/>
              <w:rPr>
                <w:noProof/>
                <w:sz w:val="8"/>
                <w:szCs w:val="8"/>
              </w:rPr>
            </w:pPr>
          </w:p>
        </w:tc>
      </w:tr>
      <w:tr w:rsidR="005F70EE" w14:paraId="5179336C" w14:textId="77777777" w:rsidTr="00396D54">
        <w:tc>
          <w:tcPr>
            <w:tcW w:w="1843" w:type="dxa"/>
            <w:tcBorders>
              <w:left w:val="single" w:sz="4" w:space="0" w:color="auto"/>
            </w:tcBorders>
          </w:tcPr>
          <w:p w14:paraId="48B6EDE5" w14:textId="77777777" w:rsidR="005F70EE" w:rsidRDefault="005F70EE" w:rsidP="00396D54">
            <w:pPr>
              <w:pStyle w:val="CRCoverPage"/>
              <w:tabs>
                <w:tab w:val="right" w:pos="1759"/>
              </w:tabs>
              <w:spacing w:after="0"/>
              <w:rPr>
                <w:b/>
                <w:i/>
                <w:noProof/>
              </w:rPr>
            </w:pPr>
            <w:r>
              <w:rPr>
                <w:b/>
                <w:i/>
                <w:noProof/>
              </w:rPr>
              <w:t>Work item code:</w:t>
            </w:r>
          </w:p>
        </w:tc>
        <w:tc>
          <w:tcPr>
            <w:tcW w:w="3686" w:type="dxa"/>
            <w:gridSpan w:val="5"/>
            <w:shd w:val="pct30" w:color="FFFF00" w:fill="auto"/>
          </w:tcPr>
          <w:p w14:paraId="2CD155CA" w14:textId="2D28AAD3" w:rsidR="005F70EE" w:rsidRDefault="00031BF6" w:rsidP="00396D54">
            <w:pPr>
              <w:pStyle w:val="CRCoverPage"/>
              <w:spacing w:after="0"/>
              <w:ind w:left="100"/>
              <w:rPr>
                <w:noProof/>
              </w:rPr>
            </w:pPr>
            <w:r w:rsidRPr="00B6112F">
              <w:rPr>
                <w:noProof/>
                <w:lang w:eastAsia="ko-KR"/>
              </w:rPr>
              <w:t>NR_newRAT-Core</w:t>
            </w:r>
          </w:p>
        </w:tc>
        <w:tc>
          <w:tcPr>
            <w:tcW w:w="567" w:type="dxa"/>
            <w:tcBorders>
              <w:left w:val="nil"/>
            </w:tcBorders>
          </w:tcPr>
          <w:p w14:paraId="75D4F9ED" w14:textId="77777777" w:rsidR="005F70EE" w:rsidRDefault="005F70EE" w:rsidP="00396D54">
            <w:pPr>
              <w:pStyle w:val="CRCoverPage"/>
              <w:spacing w:after="0"/>
              <w:ind w:right="100"/>
              <w:rPr>
                <w:noProof/>
              </w:rPr>
            </w:pPr>
          </w:p>
        </w:tc>
        <w:tc>
          <w:tcPr>
            <w:tcW w:w="1417" w:type="dxa"/>
            <w:gridSpan w:val="3"/>
            <w:tcBorders>
              <w:left w:val="nil"/>
            </w:tcBorders>
          </w:tcPr>
          <w:p w14:paraId="0684E73F" w14:textId="77777777" w:rsidR="005F70EE" w:rsidRDefault="005F70EE" w:rsidP="00396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80FF7" w14:textId="0BF49B84" w:rsidR="005F70EE" w:rsidRDefault="00031BF6" w:rsidP="00396D54">
            <w:pPr>
              <w:pStyle w:val="CRCoverPage"/>
              <w:spacing w:after="0"/>
              <w:ind w:left="100"/>
              <w:rPr>
                <w:noProof/>
              </w:rPr>
            </w:pPr>
            <w:r>
              <w:rPr>
                <w:noProof/>
              </w:rPr>
              <w:t>2019-02-</w:t>
            </w:r>
            <w:r w:rsidR="00F30DFF">
              <w:rPr>
                <w:noProof/>
              </w:rPr>
              <w:t>25</w:t>
            </w:r>
          </w:p>
        </w:tc>
      </w:tr>
      <w:tr w:rsidR="005F70EE" w14:paraId="5F7A4A3C" w14:textId="77777777" w:rsidTr="00396D54">
        <w:tc>
          <w:tcPr>
            <w:tcW w:w="1843" w:type="dxa"/>
            <w:tcBorders>
              <w:left w:val="single" w:sz="4" w:space="0" w:color="auto"/>
            </w:tcBorders>
          </w:tcPr>
          <w:p w14:paraId="31B69505" w14:textId="77777777" w:rsidR="005F70EE" w:rsidRDefault="005F70EE" w:rsidP="00396D54">
            <w:pPr>
              <w:pStyle w:val="CRCoverPage"/>
              <w:spacing w:after="0"/>
              <w:rPr>
                <w:b/>
                <w:i/>
                <w:noProof/>
                <w:sz w:val="8"/>
                <w:szCs w:val="8"/>
              </w:rPr>
            </w:pPr>
          </w:p>
        </w:tc>
        <w:tc>
          <w:tcPr>
            <w:tcW w:w="1986" w:type="dxa"/>
            <w:gridSpan w:val="4"/>
          </w:tcPr>
          <w:p w14:paraId="447FB20A" w14:textId="77777777" w:rsidR="005F70EE" w:rsidRDefault="005F70EE" w:rsidP="00396D54">
            <w:pPr>
              <w:pStyle w:val="CRCoverPage"/>
              <w:spacing w:after="0"/>
              <w:rPr>
                <w:noProof/>
                <w:sz w:val="8"/>
                <w:szCs w:val="8"/>
              </w:rPr>
            </w:pPr>
          </w:p>
        </w:tc>
        <w:tc>
          <w:tcPr>
            <w:tcW w:w="2267" w:type="dxa"/>
            <w:gridSpan w:val="2"/>
          </w:tcPr>
          <w:p w14:paraId="71DDFF93" w14:textId="77777777" w:rsidR="005F70EE" w:rsidRDefault="005F70EE" w:rsidP="00396D54">
            <w:pPr>
              <w:pStyle w:val="CRCoverPage"/>
              <w:spacing w:after="0"/>
              <w:rPr>
                <w:noProof/>
                <w:sz w:val="8"/>
                <w:szCs w:val="8"/>
              </w:rPr>
            </w:pPr>
          </w:p>
        </w:tc>
        <w:tc>
          <w:tcPr>
            <w:tcW w:w="1417" w:type="dxa"/>
            <w:gridSpan w:val="3"/>
          </w:tcPr>
          <w:p w14:paraId="6CA2915A" w14:textId="77777777" w:rsidR="005F70EE" w:rsidRDefault="005F70EE" w:rsidP="00396D54">
            <w:pPr>
              <w:pStyle w:val="CRCoverPage"/>
              <w:spacing w:after="0"/>
              <w:rPr>
                <w:noProof/>
                <w:sz w:val="8"/>
                <w:szCs w:val="8"/>
              </w:rPr>
            </w:pPr>
          </w:p>
        </w:tc>
        <w:tc>
          <w:tcPr>
            <w:tcW w:w="2127" w:type="dxa"/>
            <w:tcBorders>
              <w:right w:val="single" w:sz="4" w:space="0" w:color="auto"/>
            </w:tcBorders>
          </w:tcPr>
          <w:p w14:paraId="33AF19B7" w14:textId="77777777" w:rsidR="005F70EE" w:rsidRDefault="005F70EE" w:rsidP="00396D54">
            <w:pPr>
              <w:pStyle w:val="CRCoverPage"/>
              <w:spacing w:after="0"/>
              <w:rPr>
                <w:noProof/>
                <w:sz w:val="8"/>
                <w:szCs w:val="8"/>
              </w:rPr>
            </w:pPr>
          </w:p>
        </w:tc>
      </w:tr>
      <w:tr w:rsidR="005F70EE" w14:paraId="1763C03E" w14:textId="77777777" w:rsidTr="00396D54">
        <w:trPr>
          <w:cantSplit/>
        </w:trPr>
        <w:tc>
          <w:tcPr>
            <w:tcW w:w="1843" w:type="dxa"/>
            <w:tcBorders>
              <w:left w:val="single" w:sz="4" w:space="0" w:color="auto"/>
            </w:tcBorders>
          </w:tcPr>
          <w:p w14:paraId="717EC7F2" w14:textId="77777777" w:rsidR="005F70EE" w:rsidRDefault="005F70EE" w:rsidP="00396D54">
            <w:pPr>
              <w:pStyle w:val="CRCoverPage"/>
              <w:tabs>
                <w:tab w:val="right" w:pos="1759"/>
              </w:tabs>
              <w:spacing w:after="0"/>
              <w:rPr>
                <w:b/>
                <w:i/>
                <w:noProof/>
              </w:rPr>
            </w:pPr>
            <w:r>
              <w:rPr>
                <w:b/>
                <w:i/>
                <w:noProof/>
              </w:rPr>
              <w:t>Category:</w:t>
            </w:r>
          </w:p>
        </w:tc>
        <w:tc>
          <w:tcPr>
            <w:tcW w:w="851" w:type="dxa"/>
            <w:shd w:val="pct30" w:color="FFFF00" w:fill="auto"/>
          </w:tcPr>
          <w:p w14:paraId="27C97B30" w14:textId="00965E8E" w:rsidR="005F70EE" w:rsidRDefault="00031BF6" w:rsidP="00396D54">
            <w:pPr>
              <w:pStyle w:val="CRCoverPage"/>
              <w:spacing w:after="0"/>
              <w:ind w:left="100" w:right="-609"/>
              <w:rPr>
                <w:b/>
                <w:noProof/>
              </w:rPr>
            </w:pPr>
            <w:r>
              <w:rPr>
                <w:b/>
                <w:noProof/>
              </w:rPr>
              <w:t xml:space="preserve">  F</w:t>
            </w:r>
          </w:p>
        </w:tc>
        <w:tc>
          <w:tcPr>
            <w:tcW w:w="3402" w:type="dxa"/>
            <w:gridSpan w:val="5"/>
            <w:tcBorders>
              <w:left w:val="nil"/>
            </w:tcBorders>
          </w:tcPr>
          <w:p w14:paraId="7787A60B" w14:textId="77777777" w:rsidR="005F70EE" w:rsidRDefault="005F70EE" w:rsidP="00396D54">
            <w:pPr>
              <w:pStyle w:val="CRCoverPage"/>
              <w:spacing w:after="0"/>
              <w:rPr>
                <w:noProof/>
              </w:rPr>
            </w:pPr>
          </w:p>
        </w:tc>
        <w:tc>
          <w:tcPr>
            <w:tcW w:w="1417" w:type="dxa"/>
            <w:gridSpan w:val="3"/>
            <w:tcBorders>
              <w:left w:val="nil"/>
            </w:tcBorders>
          </w:tcPr>
          <w:p w14:paraId="29F9EA62" w14:textId="77777777" w:rsidR="005F70EE" w:rsidRDefault="005F70EE" w:rsidP="00396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18B23" w14:textId="3E4D6F53" w:rsidR="005F70EE" w:rsidRDefault="00CE5EF7" w:rsidP="00396D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31BF6">
              <w:rPr>
                <w:noProof/>
              </w:rPr>
              <w:t>Rel-15</w:t>
            </w:r>
            <w:r>
              <w:rPr>
                <w:noProof/>
              </w:rPr>
              <w:fldChar w:fldCharType="end"/>
            </w:r>
          </w:p>
        </w:tc>
      </w:tr>
      <w:tr w:rsidR="005F70EE" w14:paraId="568C0445" w14:textId="77777777" w:rsidTr="00396D54">
        <w:tc>
          <w:tcPr>
            <w:tcW w:w="1843" w:type="dxa"/>
            <w:tcBorders>
              <w:left w:val="single" w:sz="4" w:space="0" w:color="auto"/>
              <w:bottom w:val="single" w:sz="4" w:space="0" w:color="auto"/>
            </w:tcBorders>
          </w:tcPr>
          <w:p w14:paraId="68D2CE2E" w14:textId="77777777" w:rsidR="005F70EE" w:rsidRDefault="005F70EE" w:rsidP="00396D54">
            <w:pPr>
              <w:pStyle w:val="CRCoverPage"/>
              <w:spacing w:after="0"/>
              <w:rPr>
                <w:b/>
                <w:i/>
                <w:noProof/>
              </w:rPr>
            </w:pPr>
          </w:p>
        </w:tc>
        <w:tc>
          <w:tcPr>
            <w:tcW w:w="4677" w:type="dxa"/>
            <w:gridSpan w:val="8"/>
            <w:tcBorders>
              <w:bottom w:val="single" w:sz="4" w:space="0" w:color="auto"/>
            </w:tcBorders>
          </w:tcPr>
          <w:p w14:paraId="7A3CBBBC" w14:textId="77777777" w:rsidR="005F70EE" w:rsidRDefault="005F70EE" w:rsidP="00396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B1343" w14:textId="77777777" w:rsidR="005F70EE" w:rsidRDefault="005F70EE" w:rsidP="00396D5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E9D78" w14:textId="77777777" w:rsidR="005F70EE" w:rsidRPr="007C2097" w:rsidRDefault="005F70EE" w:rsidP="00396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70EE" w14:paraId="57B6822A" w14:textId="77777777" w:rsidTr="00396D54">
        <w:tc>
          <w:tcPr>
            <w:tcW w:w="1843" w:type="dxa"/>
          </w:tcPr>
          <w:p w14:paraId="548CB8B0" w14:textId="77777777" w:rsidR="005F70EE" w:rsidRDefault="005F70EE" w:rsidP="00396D54">
            <w:pPr>
              <w:pStyle w:val="CRCoverPage"/>
              <w:spacing w:after="0"/>
              <w:rPr>
                <w:b/>
                <w:i/>
                <w:noProof/>
                <w:sz w:val="8"/>
                <w:szCs w:val="8"/>
              </w:rPr>
            </w:pPr>
          </w:p>
        </w:tc>
        <w:tc>
          <w:tcPr>
            <w:tcW w:w="7797" w:type="dxa"/>
            <w:gridSpan w:val="10"/>
          </w:tcPr>
          <w:p w14:paraId="359607D0" w14:textId="77777777" w:rsidR="005F70EE" w:rsidRDefault="005F70EE" w:rsidP="00396D54">
            <w:pPr>
              <w:pStyle w:val="CRCoverPage"/>
              <w:spacing w:after="0"/>
              <w:rPr>
                <w:noProof/>
                <w:sz w:val="8"/>
                <w:szCs w:val="8"/>
              </w:rPr>
            </w:pPr>
          </w:p>
        </w:tc>
      </w:tr>
      <w:tr w:rsidR="005F70EE" w14:paraId="13CFFF17" w14:textId="77777777" w:rsidTr="00396D54">
        <w:tc>
          <w:tcPr>
            <w:tcW w:w="2694" w:type="dxa"/>
            <w:gridSpan w:val="2"/>
            <w:tcBorders>
              <w:top w:val="single" w:sz="4" w:space="0" w:color="auto"/>
              <w:left w:val="single" w:sz="4" w:space="0" w:color="auto"/>
            </w:tcBorders>
          </w:tcPr>
          <w:p w14:paraId="0FAC69AA" w14:textId="77777777" w:rsidR="005F70EE" w:rsidRDefault="005F70EE" w:rsidP="00396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762D" w14:textId="77777777" w:rsidR="00583B20" w:rsidRDefault="00583B20"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In some cases it is unclear what is referred to with “handover” in the specification. In descriptive text, terms like inter frequency handover, inter system handover, inter RAT handover are used and it is clear what is referred to. Also in inter node messaging, handover preparation and command are used, and it is clear that it is for inter node handover.</w:t>
            </w:r>
          </w:p>
          <w:p w14:paraId="5C2B5D02" w14:textId="77777777" w:rsidR="00583B20" w:rsidRDefault="00583B20"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 xml:space="preserve">However, in normative field descriptions, it needs to be fully clear what are the conditions and usage of the fields, and here the use of handover can be ambiguous, as it may in some cases imply a serving cell change with security key change, which is not always the case in NR, where serving cell change can be performed also without security key change. </w:t>
            </w:r>
          </w:p>
          <w:p w14:paraId="069C0C91" w14:textId="77777777" w:rsidR="00583B20" w:rsidRDefault="00583B20" w:rsidP="00583B20">
            <w:pPr>
              <w:overflowPunct/>
              <w:autoSpaceDE/>
              <w:autoSpaceDN/>
              <w:adjustRightInd/>
              <w:spacing w:after="0"/>
              <w:ind w:left="100"/>
              <w:textAlignment w:val="auto"/>
              <w:rPr>
                <w:rFonts w:ascii="Arial" w:hAnsi="Arial"/>
                <w:noProof/>
                <w:lang w:eastAsia="ko-KR"/>
              </w:rPr>
            </w:pPr>
          </w:p>
          <w:p w14:paraId="2B9ACD4D" w14:textId="07AB4A38" w:rsidR="00583B20" w:rsidRDefault="00583B20"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The term “N2 handover” is used to denote the handover case where a new K</w:t>
            </w:r>
            <w:r w:rsidRPr="00EC7738">
              <w:rPr>
                <w:rFonts w:ascii="Arial" w:hAnsi="Arial"/>
                <w:noProof/>
                <w:vertAlign w:val="subscript"/>
                <w:lang w:eastAsia="ko-KR"/>
              </w:rPr>
              <w:t>amf</w:t>
            </w:r>
            <w:r>
              <w:rPr>
                <w:rFonts w:ascii="Arial" w:hAnsi="Arial"/>
                <w:noProof/>
                <w:lang w:eastAsia="ko-KR"/>
              </w:rPr>
              <w:t xml:space="preserve"> is received from the CN. Though the term “N2 handover” is used in the referenced 33.501, it is not a term used in RAN specifications. Thus, we prefer to replace it with “NG handover”, since NG interface is defined in 38.401.</w:t>
            </w:r>
          </w:p>
          <w:p w14:paraId="514AFF83" w14:textId="60EAFD77" w:rsidR="00387B89" w:rsidRDefault="00387B89" w:rsidP="00583B20">
            <w:pPr>
              <w:overflowPunct/>
              <w:autoSpaceDE/>
              <w:autoSpaceDN/>
              <w:adjustRightInd/>
              <w:spacing w:after="0"/>
              <w:ind w:left="100"/>
              <w:textAlignment w:val="auto"/>
              <w:rPr>
                <w:rFonts w:ascii="Arial" w:hAnsi="Arial"/>
                <w:noProof/>
                <w:lang w:eastAsia="ko-KR"/>
              </w:rPr>
            </w:pPr>
          </w:p>
          <w:p w14:paraId="320AA555" w14:textId="3FC70C16" w:rsidR="00387B89" w:rsidRDefault="001D61AE"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This CR is the output of email discusson</w:t>
            </w:r>
            <w:r w:rsidR="00864942">
              <w:rPr>
                <w:rFonts w:ascii="Arial" w:hAnsi="Arial"/>
                <w:noProof/>
                <w:lang w:eastAsia="ko-KR"/>
              </w:rPr>
              <w:t xml:space="preserve"> [104#31]. </w:t>
            </w:r>
            <w:r w:rsidR="00387B89">
              <w:rPr>
                <w:rFonts w:ascii="Arial" w:hAnsi="Arial"/>
                <w:noProof/>
                <w:lang w:eastAsia="ko-KR"/>
              </w:rPr>
              <w:t>More details around the background and reason for the changes is</w:t>
            </w:r>
            <w:r w:rsidR="00D35AF2">
              <w:rPr>
                <w:rFonts w:ascii="Arial" w:hAnsi="Arial"/>
                <w:noProof/>
                <w:lang w:eastAsia="ko-KR"/>
              </w:rPr>
              <w:t xml:space="preserve"> given in R2-19</w:t>
            </w:r>
            <w:r w:rsidR="00D46067">
              <w:rPr>
                <w:rFonts w:ascii="Arial" w:hAnsi="Arial"/>
                <w:noProof/>
                <w:lang w:eastAsia="ko-KR"/>
              </w:rPr>
              <w:t>01306.</w:t>
            </w:r>
          </w:p>
          <w:p w14:paraId="645E6184" w14:textId="77777777" w:rsidR="005F70EE" w:rsidRDefault="005F70EE" w:rsidP="00396D54">
            <w:pPr>
              <w:pStyle w:val="CRCoverPage"/>
              <w:spacing w:after="0"/>
              <w:ind w:left="100"/>
              <w:rPr>
                <w:noProof/>
              </w:rPr>
            </w:pPr>
          </w:p>
        </w:tc>
      </w:tr>
      <w:tr w:rsidR="005F70EE" w14:paraId="521734F5" w14:textId="77777777" w:rsidTr="00396D54">
        <w:tc>
          <w:tcPr>
            <w:tcW w:w="2694" w:type="dxa"/>
            <w:gridSpan w:val="2"/>
            <w:tcBorders>
              <w:left w:val="single" w:sz="4" w:space="0" w:color="auto"/>
            </w:tcBorders>
          </w:tcPr>
          <w:p w14:paraId="2D79CBAE" w14:textId="77777777" w:rsidR="005F70EE" w:rsidRDefault="005F70EE" w:rsidP="00396D54">
            <w:pPr>
              <w:pStyle w:val="CRCoverPage"/>
              <w:spacing w:after="0"/>
              <w:rPr>
                <w:b/>
                <w:i/>
                <w:noProof/>
                <w:sz w:val="8"/>
                <w:szCs w:val="8"/>
              </w:rPr>
            </w:pPr>
          </w:p>
        </w:tc>
        <w:tc>
          <w:tcPr>
            <w:tcW w:w="6946" w:type="dxa"/>
            <w:gridSpan w:val="9"/>
            <w:tcBorders>
              <w:right w:val="single" w:sz="4" w:space="0" w:color="auto"/>
            </w:tcBorders>
          </w:tcPr>
          <w:p w14:paraId="3487A023" w14:textId="77777777" w:rsidR="005F70EE" w:rsidRDefault="005F70EE" w:rsidP="00396D54">
            <w:pPr>
              <w:pStyle w:val="CRCoverPage"/>
              <w:spacing w:after="0"/>
              <w:rPr>
                <w:noProof/>
                <w:sz w:val="8"/>
                <w:szCs w:val="8"/>
              </w:rPr>
            </w:pPr>
          </w:p>
        </w:tc>
      </w:tr>
      <w:tr w:rsidR="005F70EE" w14:paraId="3B8B3CA4" w14:textId="77777777" w:rsidTr="00396D54">
        <w:tc>
          <w:tcPr>
            <w:tcW w:w="2694" w:type="dxa"/>
            <w:gridSpan w:val="2"/>
            <w:tcBorders>
              <w:left w:val="single" w:sz="4" w:space="0" w:color="auto"/>
            </w:tcBorders>
          </w:tcPr>
          <w:p w14:paraId="5F577777" w14:textId="77777777" w:rsidR="005F70EE" w:rsidRDefault="005F70EE" w:rsidP="00396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53304" w14:textId="48D7C5E9" w:rsidR="00090527" w:rsidRDefault="00090527" w:rsidP="00005FD1">
            <w:pPr>
              <w:overflowPunct/>
              <w:autoSpaceDE/>
              <w:autoSpaceDN/>
              <w:adjustRightInd/>
              <w:spacing w:after="0"/>
              <w:ind w:left="100"/>
              <w:textAlignment w:val="auto"/>
              <w:rPr>
                <w:rFonts w:ascii="Arial" w:hAnsi="Arial" w:cs="Arial"/>
                <w:noProof/>
                <w:lang w:eastAsia="ko-KR"/>
              </w:rPr>
            </w:pPr>
            <w:r>
              <w:rPr>
                <w:rFonts w:ascii="Arial" w:hAnsi="Arial" w:cs="Arial"/>
                <w:noProof/>
                <w:lang w:eastAsia="ko-KR"/>
              </w:rPr>
              <w:t>5.3.5</w:t>
            </w:r>
            <w:r w:rsidR="00B33D0B">
              <w:rPr>
                <w:rFonts w:ascii="Arial" w:hAnsi="Arial" w:cs="Arial"/>
                <w:noProof/>
                <w:lang w:eastAsia="ko-KR"/>
              </w:rPr>
              <w:t>.1</w:t>
            </w:r>
            <w:r w:rsidR="00E361B5">
              <w:rPr>
                <w:rFonts w:ascii="Arial" w:hAnsi="Arial" w:cs="Arial"/>
                <w:noProof/>
                <w:lang w:eastAsia="ko-KR"/>
              </w:rPr>
              <w:t xml:space="preserve"> </w:t>
            </w:r>
            <w:r w:rsidR="00B33D0B">
              <w:rPr>
                <w:rFonts w:ascii="Arial" w:hAnsi="Arial" w:cs="Arial"/>
                <w:noProof/>
                <w:lang w:eastAsia="ko-KR"/>
              </w:rPr>
              <w:t>General</w:t>
            </w:r>
          </w:p>
          <w:p w14:paraId="0437EA6E" w14:textId="5A140493" w:rsidR="00E361B5" w:rsidRDefault="00E361B5" w:rsidP="00005FD1">
            <w:pPr>
              <w:overflowPunct/>
              <w:autoSpaceDE/>
              <w:autoSpaceDN/>
              <w:adjustRightInd/>
              <w:spacing w:after="0"/>
              <w:ind w:left="100"/>
              <w:textAlignment w:val="auto"/>
              <w:rPr>
                <w:rFonts w:ascii="Arial" w:hAnsi="Arial" w:cs="Arial"/>
                <w:noProof/>
                <w:lang w:eastAsia="ko-KR"/>
              </w:rPr>
            </w:pPr>
            <w:r>
              <w:rPr>
                <w:rFonts w:ascii="Arial" w:hAnsi="Arial" w:cs="Arial"/>
                <w:noProof/>
                <w:lang w:eastAsia="ko-KR"/>
              </w:rPr>
              <w:t>- added</w:t>
            </w:r>
            <w:r w:rsidR="009E7CA4">
              <w:rPr>
                <w:rFonts w:ascii="Arial" w:hAnsi="Arial" w:cs="Arial"/>
                <w:noProof/>
                <w:lang w:eastAsia="ko-KR"/>
              </w:rPr>
              <w:t xml:space="preserve"> description of RRC reconfiguration with sync, with and without key refresh</w:t>
            </w:r>
          </w:p>
          <w:p w14:paraId="2F1595A4" w14:textId="60165C71"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5.7.2 UL information transfer</w:t>
            </w:r>
          </w:p>
          <w:p w14:paraId="6A1A8653"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 changed “handover” to “RRC reconfiguration with sync”</w:t>
            </w:r>
          </w:p>
          <w:p w14:paraId="169FFE83"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p>
          <w:p w14:paraId="12F3B1B2"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6.2.2 Message definitions</w:t>
            </w:r>
          </w:p>
          <w:p w14:paraId="29F4C5CB"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 Changed “N2 handover” to “NG handover”.</w:t>
            </w:r>
          </w:p>
          <w:p w14:paraId="2E54C534"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p>
          <w:p w14:paraId="051E282C"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6.3.2 Radio resource control information elements</w:t>
            </w:r>
          </w:p>
          <w:p w14:paraId="70F7D003" w14:textId="5F298C3F" w:rsidR="00005FD1"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lastRenderedPageBreak/>
              <w:t>- changed “handover” into more precise formulations like “PCell change” or “reconfigurationWithSync” depending on context.</w:t>
            </w:r>
          </w:p>
          <w:p w14:paraId="3512DB16" w14:textId="6DDEACF6" w:rsidR="00BA5B02" w:rsidRDefault="00BA5B02" w:rsidP="00BA5B02">
            <w:pPr>
              <w:overflowPunct/>
              <w:autoSpaceDE/>
              <w:autoSpaceDN/>
              <w:adjustRightInd/>
              <w:spacing w:after="0"/>
              <w:ind w:left="100"/>
              <w:textAlignment w:val="auto"/>
              <w:rPr>
                <w:rFonts w:ascii="Arial" w:hAnsi="Arial" w:cs="Arial"/>
                <w:noProof/>
                <w:lang w:eastAsia="ko-KR"/>
              </w:rPr>
            </w:pPr>
            <w:r>
              <w:rPr>
                <w:rFonts w:ascii="Arial" w:hAnsi="Arial" w:cs="Arial"/>
                <w:noProof/>
                <w:lang w:eastAsia="ko-KR"/>
              </w:rPr>
              <w:t>- Clarified the cases where reconfiguration with sync can happen such us PCell change and PSCell addition/change</w:t>
            </w:r>
          </w:p>
          <w:p w14:paraId="120F8A8A" w14:textId="77777777" w:rsidR="00BA5B02" w:rsidRPr="00E731FC" w:rsidRDefault="00BA5B02" w:rsidP="00005FD1">
            <w:pPr>
              <w:overflowPunct/>
              <w:autoSpaceDE/>
              <w:autoSpaceDN/>
              <w:adjustRightInd/>
              <w:spacing w:after="0"/>
              <w:ind w:left="100"/>
              <w:textAlignment w:val="auto"/>
              <w:rPr>
                <w:rFonts w:ascii="Arial" w:hAnsi="Arial" w:cs="Arial"/>
                <w:noProof/>
                <w:lang w:eastAsia="ko-KR"/>
              </w:rPr>
            </w:pPr>
          </w:p>
          <w:p w14:paraId="21AA4661" w14:textId="77777777" w:rsidR="005B464E" w:rsidRDefault="005B464E" w:rsidP="00B963A0">
            <w:pPr>
              <w:spacing w:after="0"/>
              <w:ind w:left="142"/>
              <w:rPr>
                <w:rFonts w:ascii="Arial" w:eastAsia="MS Mincho" w:hAnsi="Arial" w:cs="Arial"/>
                <w:b/>
                <w:noProof/>
              </w:rPr>
            </w:pPr>
          </w:p>
          <w:p w14:paraId="620B49D5" w14:textId="77777777" w:rsidR="005B464E" w:rsidRDefault="005B464E" w:rsidP="00B963A0">
            <w:pPr>
              <w:spacing w:after="0"/>
              <w:ind w:left="142"/>
              <w:rPr>
                <w:rFonts w:ascii="Arial" w:eastAsia="MS Mincho" w:hAnsi="Arial" w:cs="Arial"/>
                <w:b/>
                <w:noProof/>
              </w:rPr>
            </w:pPr>
          </w:p>
          <w:p w14:paraId="3C11FE57" w14:textId="1C5ACA30" w:rsidR="00B963A0" w:rsidRPr="00E731FC" w:rsidRDefault="00B963A0" w:rsidP="00B963A0">
            <w:pPr>
              <w:spacing w:after="0"/>
              <w:ind w:left="142"/>
              <w:rPr>
                <w:rFonts w:ascii="Arial" w:eastAsia="MS Mincho" w:hAnsi="Arial" w:cs="Arial"/>
                <w:b/>
                <w:noProof/>
              </w:rPr>
            </w:pPr>
            <w:r w:rsidRPr="00E731FC">
              <w:rPr>
                <w:rFonts w:ascii="Arial" w:eastAsia="MS Mincho" w:hAnsi="Arial" w:cs="Arial"/>
                <w:b/>
                <w:noProof/>
              </w:rPr>
              <w:t>Impact analysis</w:t>
            </w:r>
          </w:p>
          <w:p w14:paraId="19573210" w14:textId="77777777" w:rsidR="00B963A0" w:rsidRPr="00E731FC" w:rsidRDefault="00B963A0" w:rsidP="00B963A0">
            <w:pPr>
              <w:spacing w:after="0"/>
              <w:ind w:left="142"/>
              <w:rPr>
                <w:rFonts w:ascii="Arial" w:eastAsia="MS Mincho" w:hAnsi="Arial" w:cs="Arial"/>
                <w:noProof/>
                <w:u w:val="single"/>
              </w:rPr>
            </w:pPr>
            <w:r w:rsidRPr="00E731FC">
              <w:rPr>
                <w:rFonts w:ascii="Arial" w:eastAsia="MS Mincho" w:hAnsi="Arial" w:cs="Arial"/>
                <w:noProof/>
                <w:u w:val="single"/>
              </w:rPr>
              <w:t>Impacted functionality:</w:t>
            </w:r>
          </w:p>
          <w:p w14:paraId="41285D37" w14:textId="4EAD6F5E" w:rsidR="00B963A0" w:rsidRDefault="00B963A0" w:rsidP="00B963A0">
            <w:pPr>
              <w:spacing w:after="0"/>
              <w:ind w:left="142"/>
              <w:rPr>
                <w:rFonts w:ascii="Arial" w:eastAsia="MS Mincho" w:hAnsi="Arial" w:cs="Arial"/>
                <w:noProof/>
              </w:rPr>
            </w:pPr>
            <w:r w:rsidRPr="00E731FC">
              <w:rPr>
                <w:rFonts w:ascii="Arial" w:eastAsia="MS Mincho" w:hAnsi="Arial" w:cs="Arial"/>
                <w:noProof/>
              </w:rPr>
              <w:t>EN-DC</w:t>
            </w:r>
            <w:r>
              <w:rPr>
                <w:rFonts w:ascii="Arial" w:eastAsia="MS Mincho" w:hAnsi="Arial" w:cs="Arial"/>
                <w:noProof/>
              </w:rPr>
              <w:t xml:space="preserve"> and SA</w:t>
            </w:r>
          </w:p>
          <w:p w14:paraId="6E9638CB" w14:textId="77777777" w:rsidR="00F30DFF" w:rsidRPr="00E731FC" w:rsidRDefault="00F30DFF" w:rsidP="00B963A0">
            <w:pPr>
              <w:spacing w:after="0"/>
              <w:ind w:left="142"/>
              <w:rPr>
                <w:rFonts w:ascii="Arial" w:eastAsia="MS Mincho" w:hAnsi="Arial" w:cs="Arial"/>
                <w:noProof/>
              </w:rPr>
            </w:pPr>
          </w:p>
          <w:p w14:paraId="448CD2CF" w14:textId="77777777" w:rsidR="00B963A0" w:rsidRPr="00E731FC" w:rsidRDefault="00B963A0" w:rsidP="00B963A0">
            <w:pPr>
              <w:spacing w:after="0"/>
              <w:ind w:left="142"/>
              <w:rPr>
                <w:rFonts w:ascii="Arial" w:eastAsia="MS Mincho" w:hAnsi="Arial" w:cs="Arial"/>
                <w:noProof/>
                <w:u w:val="single"/>
              </w:rPr>
            </w:pPr>
            <w:r w:rsidRPr="00E731FC">
              <w:rPr>
                <w:rFonts w:ascii="Arial" w:eastAsia="MS Mincho" w:hAnsi="Arial" w:cs="Arial"/>
                <w:noProof/>
                <w:u w:val="single"/>
              </w:rPr>
              <w:t>Inter-operability:</w:t>
            </w:r>
          </w:p>
          <w:p w14:paraId="69802225" w14:textId="2EE1E7F8" w:rsidR="00B963A0" w:rsidRPr="00E731FC" w:rsidRDefault="00B963A0" w:rsidP="00B963A0">
            <w:pPr>
              <w:spacing w:after="0"/>
              <w:ind w:left="142"/>
              <w:rPr>
                <w:rFonts w:ascii="Arial" w:eastAsia="MS Mincho" w:hAnsi="Arial" w:cs="Arial"/>
                <w:noProof/>
              </w:rPr>
            </w:pPr>
            <w:r w:rsidRPr="00E731FC">
              <w:rPr>
                <w:rFonts w:ascii="Arial" w:eastAsia="MS Mincho" w:hAnsi="Arial" w:cs="Arial"/>
                <w:noProof/>
              </w:rPr>
              <w:t>1.</w:t>
            </w:r>
            <w:r w:rsidR="009F7DE9">
              <w:rPr>
                <w:rFonts w:ascii="Arial" w:eastAsia="MS Mincho" w:hAnsi="Arial" w:cs="Arial"/>
                <w:noProof/>
              </w:rPr>
              <w:t xml:space="preserve"> </w:t>
            </w:r>
            <w:r w:rsidRPr="00E731FC">
              <w:rPr>
                <w:rFonts w:ascii="Arial" w:eastAsia="MS Mincho" w:hAnsi="Arial" w:cs="Arial"/>
                <w:noProof/>
              </w:rPr>
              <w:t xml:space="preserve">If the UE is implemented according to this CR but the network is not, there is no backward compatibility issue; </w:t>
            </w:r>
          </w:p>
          <w:p w14:paraId="0B0F5865" w14:textId="127E0C25" w:rsidR="005F70EE" w:rsidRDefault="00B963A0" w:rsidP="00F30DFF">
            <w:pPr>
              <w:pStyle w:val="CRCoverPage"/>
              <w:spacing w:after="0"/>
              <w:ind w:left="142"/>
              <w:rPr>
                <w:rFonts w:cs="Arial"/>
                <w:noProof/>
              </w:rPr>
            </w:pPr>
            <w:r w:rsidRPr="00E731FC">
              <w:rPr>
                <w:rFonts w:cs="Arial"/>
                <w:noProof/>
              </w:rPr>
              <w:t>2.</w:t>
            </w:r>
            <w:r w:rsidR="00F30DFF">
              <w:rPr>
                <w:rFonts w:cs="Arial"/>
                <w:noProof/>
              </w:rPr>
              <w:t xml:space="preserve"> </w:t>
            </w:r>
            <w:r w:rsidRPr="00E731FC">
              <w:rPr>
                <w:rFonts w:cs="Arial"/>
                <w:noProof/>
              </w:rPr>
              <w:t>If the network is implemented according to this CR but the UE is not, there is no backward compatibility issue.</w:t>
            </w:r>
          </w:p>
          <w:p w14:paraId="020A60EC" w14:textId="77777777" w:rsidR="00F30DFF" w:rsidRDefault="00F30DFF" w:rsidP="00B963A0">
            <w:pPr>
              <w:pStyle w:val="CRCoverPage"/>
              <w:spacing w:after="0"/>
              <w:ind w:left="100"/>
              <w:rPr>
                <w:rFonts w:cs="Arial"/>
                <w:noProof/>
              </w:rPr>
            </w:pPr>
          </w:p>
          <w:p w14:paraId="398EEF9D" w14:textId="1798A1AA" w:rsidR="00F30DFF" w:rsidRDefault="00F30DFF" w:rsidP="00B963A0">
            <w:pPr>
              <w:pStyle w:val="CRCoverPage"/>
              <w:spacing w:after="0"/>
              <w:ind w:left="100"/>
              <w:rPr>
                <w:noProof/>
              </w:rPr>
            </w:pPr>
            <w:r>
              <w:rPr>
                <w:noProof/>
              </w:rPr>
              <w:t>T</w:t>
            </w:r>
            <w:r w:rsidRPr="00F30DFF">
              <w:rPr>
                <w:noProof/>
              </w:rPr>
              <w:t>his CR is only for terminology alignment, and doesn’t request a NW/UE implementation change</w:t>
            </w:r>
          </w:p>
        </w:tc>
      </w:tr>
      <w:tr w:rsidR="005F70EE" w14:paraId="03ECE6B4" w14:textId="77777777" w:rsidTr="00396D54">
        <w:tc>
          <w:tcPr>
            <w:tcW w:w="2694" w:type="dxa"/>
            <w:gridSpan w:val="2"/>
            <w:tcBorders>
              <w:left w:val="single" w:sz="4" w:space="0" w:color="auto"/>
            </w:tcBorders>
          </w:tcPr>
          <w:p w14:paraId="67A23AEA" w14:textId="77777777" w:rsidR="005F70EE" w:rsidRDefault="005F70EE" w:rsidP="00396D54">
            <w:pPr>
              <w:pStyle w:val="CRCoverPage"/>
              <w:spacing w:after="0"/>
              <w:rPr>
                <w:b/>
                <w:i/>
                <w:noProof/>
                <w:sz w:val="8"/>
                <w:szCs w:val="8"/>
              </w:rPr>
            </w:pPr>
          </w:p>
        </w:tc>
        <w:tc>
          <w:tcPr>
            <w:tcW w:w="6946" w:type="dxa"/>
            <w:gridSpan w:val="9"/>
            <w:tcBorders>
              <w:right w:val="single" w:sz="4" w:space="0" w:color="auto"/>
            </w:tcBorders>
          </w:tcPr>
          <w:p w14:paraId="55BB0CF5" w14:textId="77777777" w:rsidR="005F70EE" w:rsidRDefault="005F70EE" w:rsidP="00396D54">
            <w:pPr>
              <w:pStyle w:val="CRCoverPage"/>
              <w:spacing w:after="0"/>
              <w:rPr>
                <w:noProof/>
                <w:sz w:val="8"/>
                <w:szCs w:val="8"/>
              </w:rPr>
            </w:pPr>
          </w:p>
        </w:tc>
      </w:tr>
      <w:tr w:rsidR="005B464E" w14:paraId="4A6CEB31" w14:textId="77777777" w:rsidTr="00396D54">
        <w:tc>
          <w:tcPr>
            <w:tcW w:w="2694" w:type="dxa"/>
            <w:gridSpan w:val="2"/>
            <w:tcBorders>
              <w:left w:val="single" w:sz="4" w:space="0" w:color="auto"/>
              <w:bottom w:val="single" w:sz="4" w:space="0" w:color="auto"/>
            </w:tcBorders>
          </w:tcPr>
          <w:p w14:paraId="325B36BF" w14:textId="77777777" w:rsidR="005B464E" w:rsidRDefault="005B464E" w:rsidP="005B4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00F6E" w14:textId="592745B3" w:rsidR="005B464E" w:rsidRDefault="005B464E" w:rsidP="005B464E">
            <w:pPr>
              <w:pStyle w:val="CRCoverPage"/>
              <w:spacing w:after="0"/>
              <w:ind w:left="100"/>
              <w:rPr>
                <w:noProof/>
              </w:rPr>
            </w:pPr>
            <w:r w:rsidRPr="00E731FC">
              <w:rPr>
                <w:noProof/>
                <w:lang w:eastAsia="ko-KR"/>
              </w:rPr>
              <w:t>Specification text is not clear</w:t>
            </w:r>
          </w:p>
        </w:tc>
      </w:tr>
      <w:tr w:rsidR="005B464E" w14:paraId="2A84F075" w14:textId="77777777" w:rsidTr="00396D54">
        <w:tc>
          <w:tcPr>
            <w:tcW w:w="2694" w:type="dxa"/>
            <w:gridSpan w:val="2"/>
          </w:tcPr>
          <w:p w14:paraId="4F8796EF" w14:textId="77777777" w:rsidR="005B464E" w:rsidRDefault="005B464E" w:rsidP="005B464E">
            <w:pPr>
              <w:pStyle w:val="CRCoverPage"/>
              <w:spacing w:after="0"/>
              <w:rPr>
                <w:b/>
                <w:i/>
                <w:noProof/>
                <w:sz w:val="8"/>
                <w:szCs w:val="8"/>
              </w:rPr>
            </w:pPr>
          </w:p>
        </w:tc>
        <w:tc>
          <w:tcPr>
            <w:tcW w:w="6946" w:type="dxa"/>
            <w:gridSpan w:val="9"/>
          </w:tcPr>
          <w:p w14:paraId="1FB62A64" w14:textId="77777777" w:rsidR="005B464E" w:rsidRDefault="005B464E" w:rsidP="005B464E">
            <w:pPr>
              <w:pStyle w:val="CRCoverPage"/>
              <w:spacing w:after="0"/>
              <w:rPr>
                <w:noProof/>
                <w:sz w:val="8"/>
                <w:szCs w:val="8"/>
              </w:rPr>
            </w:pPr>
          </w:p>
        </w:tc>
      </w:tr>
      <w:tr w:rsidR="005B464E" w14:paraId="411B40F9" w14:textId="77777777" w:rsidTr="00396D54">
        <w:tc>
          <w:tcPr>
            <w:tcW w:w="2694" w:type="dxa"/>
            <w:gridSpan w:val="2"/>
            <w:tcBorders>
              <w:top w:val="single" w:sz="4" w:space="0" w:color="auto"/>
              <w:left w:val="single" w:sz="4" w:space="0" w:color="auto"/>
            </w:tcBorders>
          </w:tcPr>
          <w:p w14:paraId="49097FD6" w14:textId="77777777" w:rsidR="005B464E" w:rsidRDefault="005B464E" w:rsidP="005B46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A0B96" w14:textId="52C4EB98" w:rsidR="005B464E" w:rsidRDefault="00090527" w:rsidP="005B464E">
            <w:pPr>
              <w:pStyle w:val="CRCoverPage"/>
              <w:spacing w:after="0"/>
              <w:ind w:left="100"/>
              <w:rPr>
                <w:noProof/>
              </w:rPr>
            </w:pPr>
            <w:r>
              <w:rPr>
                <w:noProof/>
              </w:rPr>
              <w:t>5.3.5</w:t>
            </w:r>
            <w:r w:rsidR="00B33D0B">
              <w:rPr>
                <w:noProof/>
              </w:rPr>
              <w:t>.1</w:t>
            </w:r>
            <w:r>
              <w:rPr>
                <w:noProof/>
              </w:rPr>
              <w:t>,</w:t>
            </w:r>
            <w:r w:rsidR="00540498">
              <w:rPr>
                <w:noProof/>
              </w:rPr>
              <w:t xml:space="preserve"> 5.3.14.1,</w:t>
            </w:r>
            <w:r>
              <w:rPr>
                <w:noProof/>
              </w:rPr>
              <w:t xml:space="preserve"> </w:t>
            </w:r>
            <w:r w:rsidR="005B464E">
              <w:rPr>
                <w:noProof/>
              </w:rPr>
              <w:t>5.7.2, 6.2.2, 6.3.2</w:t>
            </w:r>
          </w:p>
        </w:tc>
      </w:tr>
      <w:tr w:rsidR="005B464E" w14:paraId="77D68294" w14:textId="77777777" w:rsidTr="00396D54">
        <w:tc>
          <w:tcPr>
            <w:tcW w:w="2694" w:type="dxa"/>
            <w:gridSpan w:val="2"/>
            <w:tcBorders>
              <w:left w:val="single" w:sz="4" w:space="0" w:color="auto"/>
            </w:tcBorders>
          </w:tcPr>
          <w:p w14:paraId="4D98753C" w14:textId="77777777" w:rsidR="005B464E" w:rsidRDefault="005B464E" w:rsidP="005B464E">
            <w:pPr>
              <w:pStyle w:val="CRCoverPage"/>
              <w:spacing w:after="0"/>
              <w:rPr>
                <w:b/>
                <w:i/>
                <w:noProof/>
                <w:sz w:val="8"/>
                <w:szCs w:val="8"/>
              </w:rPr>
            </w:pPr>
          </w:p>
        </w:tc>
        <w:tc>
          <w:tcPr>
            <w:tcW w:w="6946" w:type="dxa"/>
            <w:gridSpan w:val="9"/>
            <w:tcBorders>
              <w:right w:val="single" w:sz="4" w:space="0" w:color="auto"/>
            </w:tcBorders>
          </w:tcPr>
          <w:p w14:paraId="6CD66466" w14:textId="77777777" w:rsidR="005B464E" w:rsidRDefault="005B464E" w:rsidP="005B464E">
            <w:pPr>
              <w:pStyle w:val="CRCoverPage"/>
              <w:spacing w:after="0"/>
              <w:rPr>
                <w:noProof/>
                <w:sz w:val="8"/>
                <w:szCs w:val="8"/>
              </w:rPr>
            </w:pPr>
          </w:p>
        </w:tc>
      </w:tr>
      <w:tr w:rsidR="005B464E" w14:paraId="34503730" w14:textId="77777777" w:rsidTr="00396D54">
        <w:tc>
          <w:tcPr>
            <w:tcW w:w="2694" w:type="dxa"/>
            <w:gridSpan w:val="2"/>
            <w:tcBorders>
              <w:left w:val="single" w:sz="4" w:space="0" w:color="auto"/>
            </w:tcBorders>
          </w:tcPr>
          <w:p w14:paraId="7B5C6CC3" w14:textId="77777777" w:rsidR="005B464E" w:rsidRDefault="005B464E" w:rsidP="005B46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55E91" w14:textId="77777777" w:rsidR="005B464E" w:rsidRDefault="005B464E" w:rsidP="005B46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99F8A" w14:textId="77777777" w:rsidR="005B464E" w:rsidRDefault="005B464E" w:rsidP="005B464E">
            <w:pPr>
              <w:pStyle w:val="CRCoverPage"/>
              <w:spacing w:after="0"/>
              <w:jc w:val="center"/>
              <w:rPr>
                <w:b/>
                <w:caps/>
                <w:noProof/>
              </w:rPr>
            </w:pPr>
            <w:r>
              <w:rPr>
                <w:b/>
                <w:caps/>
                <w:noProof/>
              </w:rPr>
              <w:t>N</w:t>
            </w:r>
          </w:p>
        </w:tc>
        <w:tc>
          <w:tcPr>
            <w:tcW w:w="2977" w:type="dxa"/>
            <w:gridSpan w:val="4"/>
          </w:tcPr>
          <w:p w14:paraId="02FA5A30" w14:textId="77777777" w:rsidR="005B464E" w:rsidRDefault="005B464E" w:rsidP="005B46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289E0" w14:textId="77777777" w:rsidR="005B464E" w:rsidRDefault="005B464E" w:rsidP="005B464E">
            <w:pPr>
              <w:pStyle w:val="CRCoverPage"/>
              <w:spacing w:after="0"/>
              <w:ind w:left="99"/>
              <w:rPr>
                <w:noProof/>
              </w:rPr>
            </w:pPr>
          </w:p>
        </w:tc>
      </w:tr>
      <w:tr w:rsidR="005B464E" w14:paraId="58937842" w14:textId="77777777" w:rsidTr="00396D54">
        <w:tc>
          <w:tcPr>
            <w:tcW w:w="2694" w:type="dxa"/>
            <w:gridSpan w:val="2"/>
            <w:tcBorders>
              <w:left w:val="single" w:sz="4" w:space="0" w:color="auto"/>
            </w:tcBorders>
          </w:tcPr>
          <w:p w14:paraId="0461EAA2" w14:textId="77777777" w:rsidR="005B464E" w:rsidRDefault="005B464E" w:rsidP="005B4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2F330" w14:textId="77777777" w:rsidR="005B464E" w:rsidRDefault="005B464E" w:rsidP="005B4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843F7" w14:textId="1B7C5687" w:rsidR="005B464E" w:rsidRDefault="005B464E" w:rsidP="005B464E">
            <w:pPr>
              <w:pStyle w:val="CRCoverPage"/>
              <w:spacing w:after="0"/>
              <w:jc w:val="center"/>
              <w:rPr>
                <w:b/>
                <w:caps/>
                <w:noProof/>
              </w:rPr>
            </w:pPr>
            <w:r>
              <w:rPr>
                <w:b/>
                <w:caps/>
                <w:noProof/>
              </w:rPr>
              <w:t>x</w:t>
            </w:r>
          </w:p>
        </w:tc>
        <w:tc>
          <w:tcPr>
            <w:tcW w:w="2977" w:type="dxa"/>
            <w:gridSpan w:val="4"/>
          </w:tcPr>
          <w:p w14:paraId="4084382B" w14:textId="77777777" w:rsidR="005B464E" w:rsidRDefault="005B464E" w:rsidP="005B46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B9081" w14:textId="77777777" w:rsidR="005B464E" w:rsidRDefault="005B464E" w:rsidP="005B464E">
            <w:pPr>
              <w:pStyle w:val="CRCoverPage"/>
              <w:spacing w:after="0"/>
              <w:ind w:left="99"/>
              <w:rPr>
                <w:noProof/>
              </w:rPr>
            </w:pPr>
            <w:r>
              <w:rPr>
                <w:noProof/>
              </w:rPr>
              <w:t xml:space="preserve">TS/TR ... CR ... </w:t>
            </w:r>
          </w:p>
        </w:tc>
      </w:tr>
      <w:tr w:rsidR="005B464E" w14:paraId="13B81A8B" w14:textId="77777777" w:rsidTr="00396D54">
        <w:tc>
          <w:tcPr>
            <w:tcW w:w="2694" w:type="dxa"/>
            <w:gridSpan w:val="2"/>
            <w:tcBorders>
              <w:left w:val="single" w:sz="4" w:space="0" w:color="auto"/>
            </w:tcBorders>
          </w:tcPr>
          <w:p w14:paraId="2C795C30" w14:textId="77777777" w:rsidR="005B464E" w:rsidRDefault="005B464E" w:rsidP="005B4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2599B" w14:textId="77777777" w:rsidR="005B464E" w:rsidRDefault="005B464E" w:rsidP="005B4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463AE" w14:textId="0C102D6C" w:rsidR="005B464E" w:rsidRDefault="005B464E" w:rsidP="005B464E">
            <w:pPr>
              <w:pStyle w:val="CRCoverPage"/>
              <w:spacing w:after="0"/>
              <w:jc w:val="center"/>
              <w:rPr>
                <w:b/>
                <w:caps/>
                <w:noProof/>
              </w:rPr>
            </w:pPr>
            <w:r>
              <w:rPr>
                <w:b/>
                <w:caps/>
                <w:noProof/>
              </w:rPr>
              <w:t>x</w:t>
            </w:r>
          </w:p>
        </w:tc>
        <w:tc>
          <w:tcPr>
            <w:tcW w:w="2977" w:type="dxa"/>
            <w:gridSpan w:val="4"/>
          </w:tcPr>
          <w:p w14:paraId="1F30D1EB" w14:textId="77777777" w:rsidR="005B464E" w:rsidRDefault="005B464E" w:rsidP="005B46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1F7B1" w14:textId="77777777" w:rsidR="005B464E" w:rsidRDefault="005B464E" w:rsidP="005B464E">
            <w:pPr>
              <w:pStyle w:val="CRCoverPage"/>
              <w:spacing w:after="0"/>
              <w:ind w:left="99"/>
              <w:rPr>
                <w:noProof/>
              </w:rPr>
            </w:pPr>
            <w:r>
              <w:rPr>
                <w:noProof/>
              </w:rPr>
              <w:t xml:space="preserve">TS/TR ... CR ... </w:t>
            </w:r>
          </w:p>
        </w:tc>
      </w:tr>
      <w:tr w:rsidR="005B464E" w14:paraId="1FE9049B" w14:textId="77777777" w:rsidTr="00396D54">
        <w:tc>
          <w:tcPr>
            <w:tcW w:w="2694" w:type="dxa"/>
            <w:gridSpan w:val="2"/>
            <w:tcBorders>
              <w:left w:val="single" w:sz="4" w:space="0" w:color="auto"/>
            </w:tcBorders>
          </w:tcPr>
          <w:p w14:paraId="18DF06CA" w14:textId="77777777" w:rsidR="005B464E" w:rsidRDefault="005B464E" w:rsidP="005B4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42104" w14:textId="77777777" w:rsidR="005B464E" w:rsidRDefault="005B464E" w:rsidP="005B4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361AF" w14:textId="63AB3A6F" w:rsidR="005B464E" w:rsidRDefault="005B464E" w:rsidP="005B464E">
            <w:pPr>
              <w:pStyle w:val="CRCoverPage"/>
              <w:spacing w:after="0"/>
              <w:jc w:val="center"/>
              <w:rPr>
                <w:b/>
                <w:caps/>
                <w:noProof/>
              </w:rPr>
            </w:pPr>
            <w:r>
              <w:rPr>
                <w:b/>
                <w:caps/>
                <w:noProof/>
              </w:rPr>
              <w:t>x</w:t>
            </w:r>
          </w:p>
        </w:tc>
        <w:tc>
          <w:tcPr>
            <w:tcW w:w="2977" w:type="dxa"/>
            <w:gridSpan w:val="4"/>
          </w:tcPr>
          <w:p w14:paraId="6E073822" w14:textId="77777777" w:rsidR="005B464E" w:rsidRDefault="005B464E" w:rsidP="005B46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16E16" w14:textId="77777777" w:rsidR="005B464E" w:rsidRDefault="005B464E" w:rsidP="005B464E">
            <w:pPr>
              <w:pStyle w:val="CRCoverPage"/>
              <w:spacing w:after="0"/>
              <w:ind w:left="99"/>
              <w:rPr>
                <w:noProof/>
              </w:rPr>
            </w:pPr>
            <w:r>
              <w:rPr>
                <w:noProof/>
              </w:rPr>
              <w:t xml:space="preserve">TS/TR ... CR ... </w:t>
            </w:r>
          </w:p>
        </w:tc>
      </w:tr>
      <w:tr w:rsidR="005B464E" w14:paraId="019F0FE8" w14:textId="77777777" w:rsidTr="00396D54">
        <w:tc>
          <w:tcPr>
            <w:tcW w:w="2694" w:type="dxa"/>
            <w:gridSpan w:val="2"/>
            <w:tcBorders>
              <w:left w:val="single" w:sz="4" w:space="0" w:color="auto"/>
            </w:tcBorders>
          </w:tcPr>
          <w:p w14:paraId="49627424" w14:textId="77777777" w:rsidR="005B464E" w:rsidRDefault="005B464E" w:rsidP="005B464E">
            <w:pPr>
              <w:pStyle w:val="CRCoverPage"/>
              <w:spacing w:after="0"/>
              <w:rPr>
                <w:b/>
                <w:i/>
                <w:noProof/>
              </w:rPr>
            </w:pPr>
          </w:p>
        </w:tc>
        <w:tc>
          <w:tcPr>
            <w:tcW w:w="6946" w:type="dxa"/>
            <w:gridSpan w:val="9"/>
            <w:tcBorders>
              <w:right w:val="single" w:sz="4" w:space="0" w:color="auto"/>
            </w:tcBorders>
          </w:tcPr>
          <w:p w14:paraId="610E6E01" w14:textId="77777777" w:rsidR="005B464E" w:rsidRDefault="005B464E" w:rsidP="005B464E">
            <w:pPr>
              <w:pStyle w:val="CRCoverPage"/>
              <w:spacing w:after="0"/>
              <w:rPr>
                <w:noProof/>
              </w:rPr>
            </w:pPr>
          </w:p>
        </w:tc>
      </w:tr>
      <w:tr w:rsidR="005B464E" w14:paraId="56BC2BA1" w14:textId="77777777" w:rsidTr="00396D54">
        <w:tc>
          <w:tcPr>
            <w:tcW w:w="2694" w:type="dxa"/>
            <w:gridSpan w:val="2"/>
            <w:tcBorders>
              <w:left w:val="single" w:sz="4" w:space="0" w:color="auto"/>
              <w:bottom w:val="single" w:sz="4" w:space="0" w:color="auto"/>
            </w:tcBorders>
          </w:tcPr>
          <w:p w14:paraId="4E31EE34" w14:textId="77777777" w:rsidR="005B464E" w:rsidRDefault="005B464E" w:rsidP="005B46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C2033" w14:textId="77777777" w:rsidR="005B464E" w:rsidRDefault="005B464E" w:rsidP="005B464E">
            <w:pPr>
              <w:pStyle w:val="CRCoverPage"/>
              <w:spacing w:after="0"/>
              <w:ind w:left="100"/>
              <w:rPr>
                <w:noProof/>
              </w:rPr>
            </w:pPr>
          </w:p>
        </w:tc>
      </w:tr>
    </w:tbl>
    <w:p w14:paraId="0BE296EF" w14:textId="77777777" w:rsidR="005F70EE" w:rsidRDefault="005F70EE" w:rsidP="005F70EE">
      <w:pPr>
        <w:rPr>
          <w:noProof/>
        </w:rPr>
        <w:sectPr w:rsidR="005F70EE">
          <w:headerReference w:type="even" r:id="rId16"/>
          <w:footnotePr>
            <w:numRestart w:val="eachSect"/>
          </w:footnotePr>
          <w:pgSz w:w="11907" w:h="16840" w:code="9"/>
          <w:pgMar w:top="1418" w:right="1134" w:bottom="1134" w:left="1134" w:header="680" w:footer="567" w:gutter="0"/>
          <w:cols w:space="720"/>
        </w:sectPr>
      </w:pPr>
    </w:p>
    <w:p w14:paraId="181C64A8" w14:textId="77777777" w:rsidR="0061730E" w:rsidRPr="004E1C92" w:rsidRDefault="0061730E" w:rsidP="0061730E">
      <w:pPr>
        <w:pStyle w:val="Note-Boxed"/>
        <w:jc w:val="center"/>
        <w:rPr>
          <w:rFonts w:ascii="Times New Roman" w:hAnsi="Times New Roman" w:cs="Times New Roman"/>
          <w:lang w:val="en-US"/>
        </w:rPr>
      </w:pPr>
      <w:bookmarkStart w:id="4" w:name="_Toc535261181"/>
      <w:bookmarkEnd w:id="0"/>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5600A073" w14:textId="77777777" w:rsidR="002C5D28" w:rsidRPr="00645E3C" w:rsidRDefault="002C5D28" w:rsidP="002C5D28">
      <w:pPr>
        <w:pStyle w:val="Heading4"/>
        <w:rPr>
          <w:rFonts w:eastAsia="MS Mincho"/>
          <w:lang w:val="en-GB"/>
        </w:rPr>
      </w:pPr>
      <w:bookmarkStart w:id="5" w:name="_Toc535261182"/>
      <w:bookmarkEnd w:id="4"/>
      <w:r w:rsidRPr="00645E3C">
        <w:rPr>
          <w:rFonts w:eastAsia="MS Mincho"/>
          <w:lang w:val="en-GB"/>
        </w:rPr>
        <w:t>5.3.5.1</w:t>
      </w:r>
      <w:r w:rsidRPr="00645E3C">
        <w:rPr>
          <w:rFonts w:eastAsia="MS Mincho"/>
          <w:lang w:val="en-GB"/>
        </w:rPr>
        <w:tab/>
        <w:t>General</w:t>
      </w:r>
      <w:bookmarkEnd w:id="5"/>
    </w:p>
    <w:p w14:paraId="711849FF" w14:textId="77777777" w:rsidR="002C5D28" w:rsidRPr="00645E3C" w:rsidRDefault="00AA6D49" w:rsidP="002C5D28">
      <w:pPr>
        <w:pStyle w:val="TH"/>
        <w:rPr>
          <w:lang w:val="en-GB"/>
        </w:rPr>
      </w:pPr>
      <w:r w:rsidRPr="00645E3C">
        <w:rPr>
          <w:noProof/>
          <w:lang w:val="en-GB"/>
        </w:rPr>
        <w:object w:dxaOrig="4410" w:dyaOrig="2055" w14:anchorId="0248C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85pt;height:107.55pt;mso-width-percent:0;mso-height-percent:0;mso-width-percent:0;mso-height-percent:0" o:ole="">
            <v:imagedata r:id="rId17" o:title=""/>
          </v:shape>
          <o:OLEObject Type="Embed" ProgID="Mscgen.Chart" ShapeID="_x0000_i1025" DrawAspect="Content" ObjectID="_1612766477" r:id="rId18"/>
        </w:object>
      </w:r>
    </w:p>
    <w:p w14:paraId="4BDB9CE5" w14:textId="77777777" w:rsidR="002C5D28" w:rsidRPr="00645E3C" w:rsidRDefault="002C5D28" w:rsidP="002C5D28">
      <w:pPr>
        <w:pStyle w:val="TF"/>
        <w:rPr>
          <w:lang w:val="en-GB"/>
        </w:rPr>
      </w:pPr>
      <w:r w:rsidRPr="00645E3C">
        <w:rPr>
          <w:lang w:val="en-GB"/>
        </w:rPr>
        <w:t>Figure 5.3.5.1-1: RRC reconfiguration, successful</w:t>
      </w:r>
    </w:p>
    <w:p w14:paraId="431ECE57" w14:textId="77777777" w:rsidR="002C5D28" w:rsidRPr="00645E3C" w:rsidRDefault="00AA6D49" w:rsidP="002C5D28">
      <w:pPr>
        <w:pStyle w:val="TH"/>
        <w:rPr>
          <w:lang w:val="en-GB"/>
        </w:rPr>
      </w:pPr>
      <w:r w:rsidRPr="00645E3C">
        <w:rPr>
          <w:noProof/>
          <w:lang w:val="en-GB"/>
        </w:rPr>
        <w:object w:dxaOrig="4560" w:dyaOrig="2040" w14:anchorId="428DEFB2">
          <v:shape id="_x0000_i1026" type="#_x0000_t75" alt="" style="width:230.6pt;height:108.45pt;mso-width-percent:0;mso-height-percent:0;mso-width-percent:0;mso-height-percent:0" o:ole="">
            <v:imagedata r:id="rId19" o:title=""/>
          </v:shape>
          <o:OLEObject Type="Embed" ProgID="Mscgen.Chart" ShapeID="_x0000_i1026" DrawAspect="Content" ObjectID="_1612766478" r:id="rId20"/>
        </w:object>
      </w:r>
    </w:p>
    <w:p w14:paraId="0FDEAE95" w14:textId="77777777" w:rsidR="002C5D28" w:rsidRPr="00645E3C" w:rsidRDefault="002C5D28" w:rsidP="002C5D28">
      <w:pPr>
        <w:pStyle w:val="TF"/>
        <w:rPr>
          <w:lang w:val="en-GB"/>
        </w:rPr>
      </w:pPr>
      <w:r w:rsidRPr="00645E3C">
        <w:rPr>
          <w:lang w:val="en-GB"/>
        </w:rPr>
        <w:t>Figure 5.3.5.1-2: RRC reconfiguration, failure</w:t>
      </w:r>
    </w:p>
    <w:p w14:paraId="6CDC4ED6" w14:textId="77777777" w:rsidR="002C5D28" w:rsidRPr="00645E3C" w:rsidRDefault="002C5D28" w:rsidP="002C5D28">
      <w:r w:rsidRPr="00645E3C">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CD98E48" w14:textId="018EAA03" w:rsidR="009A3933" w:rsidRDefault="009A3933" w:rsidP="009A3933">
      <w:pPr>
        <w:rPr>
          <w:ins w:id="6" w:author="Ericsson" w:date="2019-02-13T09:43:00Z"/>
          <w:u w:val="single"/>
          <w:lang w:val="en-US" w:eastAsia="fi-FI"/>
        </w:rPr>
      </w:pPr>
      <w:ins w:id="7" w:author="Ericsson" w:date="2019-02-13T09:43:00Z">
        <w:del w:id="8" w:author="Huawei" w:date="2019-02-27T09:11:00Z">
          <w:r w:rsidDel="002A0CE3">
            <w:rPr>
              <w:u w:val="single"/>
              <w:lang w:val="en-US"/>
            </w:rPr>
            <w:delText xml:space="preserve">The following cases of </w:delText>
          </w:r>
        </w:del>
        <w:r>
          <w:rPr>
            <w:u w:val="single"/>
            <w:lang w:val="en-US"/>
          </w:rPr>
          <w:t xml:space="preserve">RRC reconfiguration </w:t>
        </w:r>
      </w:ins>
      <w:ins w:id="9" w:author="Huawei" w:date="2019-02-27T09:11:00Z">
        <w:r w:rsidR="002A0CE3">
          <w:rPr>
            <w:u w:val="single"/>
            <w:lang w:val="en-US"/>
          </w:rPr>
          <w:t xml:space="preserve">to perform reconfiguration </w:t>
        </w:r>
      </w:ins>
      <w:ins w:id="10" w:author="Ericsson" w:date="2019-02-13T09:43:00Z">
        <w:r>
          <w:rPr>
            <w:u w:val="single"/>
            <w:lang w:val="en-US"/>
          </w:rPr>
          <w:t xml:space="preserve">with sync </w:t>
        </w:r>
        <w:del w:id="11" w:author="Huawei" w:date="2019-02-27T09:12:00Z">
          <w:r w:rsidDel="002A0CE3">
            <w:rPr>
              <w:u w:val="single"/>
              <w:lang w:val="en-US"/>
            </w:rPr>
            <w:delText>are defineds</w:delText>
          </w:r>
        </w:del>
      </w:ins>
      <w:ins w:id="12" w:author="Huawei" w:date="2019-02-27T09:12:00Z">
        <w:r w:rsidR="002A0CE3">
          <w:rPr>
            <w:u w:val="single"/>
            <w:lang w:val="en-US"/>
          </w:rPr>
          <w:t>includes</w:t>
        </w:r>
      </w:ins>
      <w:ins w:id="13" w:author="Ericsson v2" w:date="2019-02-26T11:19:00Z">
        <w:r w:rsidR="00BA5B02">
          <w:rPr>
            <w:u w:val="single"/>
            <w:lang w:val="en-US"/>
          </w:rPr>
          <w:t xml:space="preserve">, but </w:t>
        </w:r>
      </w:ins>
      <w:ins w:id="14" w:author="Huawei" w:date="2019-02-27T09:12:00Z">
        <w:r w:rsidR="002A0CE3">
          <w:rPr>
            <w:u w:val="single"/>
            <w:lang w:val="en-US"/>
          </w:rPr>
          <w:t xml:space="preserve">is </w:t>
        </w:r>
      </w:ins>
      <w:ins w:id="15" w:author="Ericsson v2" w:date="2019-02-26T11:19:00Z">
        <w:r w:rsidR="00BA5B02">
          <w:rPr>
            <w:u w:val="single"/>
            <w:lang w:val="en-US"/>
          </w:rPr>
          <w:t>not limi</w:t>
        </w:r>
      </w:ins>
      <w:ins w:id="16" w:author="Ericsson v2" w:date="2019-02-26T11:20:00Z">
        <w:r w:rsidR="00BA5B02">
          <w:rPr>
            <w:u w:val="single"/>
            <w:lang w:val="en-US"/>
          </w:rPr>
          <w:t>ted to</w:t>
        </w:r>
      </w:ins>
      <w:ins w:id="17" w:author="Huawei" w:date="2019-02-27T09:13:00Z">
        <w:r w:rsidR="002A0CE3">
          <w:rPr>
            <w:u w:val="single"/>
            <w:lang w:val="en-US"/>
          </w:rPr>
          <w:t>,</w:t>
        </w:r>
      </w:ins>
      <w:ins w:id="18" w:author="Huawei" w:date="2019-02-27T09:12:00Z">
        <w:r w:rsidR="002A0CE3">
          <w:rPr>
            <w:u w:val="single"/>
            <w:lang w:val="en-US"/>
          </w:rPr>
          <w:t xml:space="preserve"> the following cases</w:t>
        </w:r>
      </w:ins>
      <w:ins w:id="19" w:author="Ericsson" w:date="2019-02-13T09:43:00Z">
        <w:r>
          <w:rPr>
            <w:u w:val="single"/>
            <w:lang w:val="en-US"/>
          </w:rPr>
          <w:t>:</w:t>
        </w:r>
      </w:ins>
    </w:p>
    <w:p w14:paraId="11342AA3" w14:textId="42A76224" w:rsidR="009A3933" w:rsidRDefault="009A3933" w:rsidP="009A3933">
      <w:pPr>
        <w:pStyle w:val="B1"/>
        <w:rPr>
          <w:ins w:id="20" w:author="Ericsson" w:date="2019-02-13T09:43:00Z"/>
          <w:u w:val="single"/>
        </w:rPr>
      </w:pPr>
      <w:ins w:id="21" w:author="Ericsson" w:date="2019-02-13T09:43:00Z">
        <w:r>
          <w:rPr>
            <w:u w:val="single"/>
          </w:rPr>
          <w:t>-    </w:t>
        </w:r>
        <w:del w:id="22" w:author="Huawei" w:date="2019-02-27T09:12:00Z">
          <w:r w:rsidDel="002A0CE3">
            <w:rPr>
              <w:u w:val="single"/>
            </w:rPr>
            <w:delText>RRC R</w:delText>
          </w:r>
        </w:del>
      </w:ins>
      <w:ins w:id="23" w:author="Huawei" w:date="2019-02-27T09:12:00Z">
        <w:r w:rsidR="002A0CE3">
          <w:rPr>
            <w:u w:val="single"/>
            <w:lang w:val="en-GB"/>
          </w:rPr>
          <w:t>r</w:t>
        </w:r>
      </w:ins>
      <w:proofErr w:type="spellStart"/>
      <w:ins w:id="24" w:author="Ericsson" w:date="2019-02-13T09:43:00Z">
        <w:r>
          <w:rPr>
            <w:u w:val="single"/>
          </w:rPr>
          <w:t>econfiguration</w:t>
        </w:r>
        <w:proofErr w:type="spellEnd"/>
        <w:r>
          <w:rPr>
            <w:u w:val="single"/>
          </w:rPr>
          <w:t xml:space="preserve"> with sync and security key refresh, </w:t>
        </w:r>
        <w:del w:id="25" w:author="Huawei" w:date="2019-02-27T09:13:00Z">
          <w:r w:rsidDel="002A0CE3">
            <w:rPr>
              <w:u w:val="single"/>
            </w:rPr>
            <w:delText xml:space="preserve">i.e. the procedure </w:delText>
          </w:r>
        </w:del>
        <w:r>
          <w:rPr>
            <w:u w:val="single"/>
          </w:rPr>
          <w:t>involv</w:t>
        </w:r>
        <w:del w:id="26" w:author="Huawei" w:date="2019-02-27T09:13:00Z">
          <w:r w:rsidDel="002A0CE3">
            <w:rPr>
              <w:u w:val="single"/>
            </w:rPr>
            <w:delText>es</w:delText>
          </w:r>
        </w:del>
      </w:ins>
      <w:ins w:id="27" w:author="Huawei" w:date="2019-02-27T09:13:00Z">
        <w:r w:rsidR="002A0CE3">
          <w:rPr>
            <w:u w:val="single"/>
            <w:lang w:val="en-GB"/>
          </w:rPr>
          <w:t>ing</w:t>
        </w:r>
      </w:ins>
      <w:ins w:id="28" w:author="Ericsson" w:date="2019-02-13T09:43:00Z">
        <w:r>
          <w:rPr>
            <w:u w:val="single"/>
          </w:rPr>
          <w:t xml:space="preserve"> RA to the PCell/PSCell, including MAC reset, re-establishment of RLC and PDCP</w:t>
        </w:r>
        <w:r w:rsidRPr="00CA46FC">
          <w:t xml:space="preserve"> </w:t>
        </w:r>
        <w:r w:rsidRPr="00CA46FC">
          <w:rPr>
            <w:u w:val="single"/>
          </w:rPr>
          <w:t>triggered by explicit L2 indicators</w:t>
        </w:r>
        <w:r>
          <w:rPr>
            <w:u w:val="single"/>
          </w:rPr>
          <w:t xml:space="preserve"> and refresh of security; and</w:t>
        </w:r>
      </w:ins>
    </w:p>
    <w:p w14:paraId="58858D80" w14:textId="211A1B1B" w:rsidR="009A3933" w:rsidRDefault="009A3933" w:rsidP="00B33D0B">
      <w:pPr>
        <w:pStyle w:val="B1"/>
        <w:rPr>
          <w:ins w:id="29" w:author="Ericsson" w:date="2019-02-13T09:43:00Z"/>
          <w:u w:val="single"/>
        </w:rPr>
      </w:pPr>
      <w:ins w:id="30" w:author="Ericsson" w:date="2019-02-13T09:43:00Z">
        <w:r>
          <w:rPr>
            <w:u w:val="single"/>
          </w:rPr>
          <w:t>-    </w:t>
        </w:r>
        <w:del w:id="31" w:author="Huawei" w:date="2019-02-27T09:12:00Z">
          <w:r w:rsidDel="002A0CE3">
            <w:rPr>
              <w:u w:val="single"/>
            </w:rPr>
            <w:delText>RRC R</w:delText>
          </w:r>
        </w:del>
      </w:ins>
      <w:ins w:id="32" w:author="Huawei" w:date="2019-02-27T09:12:00Z">
        <w:r w:rsidR="002A0CE3">
          <w:rPr>
            <w:u w:val="single"/>
            <w:lang w:val="en-GB"/>
          </w:rPr>
          <w:t>r</w:t>
        </w:r>
      </w:ins>
      <w:proofErr w:type="spellStart"/>
      <w:ins w:id="33" w:author="Ericsson" w:date="2019-02-13T09:43:00Z">
        <w:r>
          <w:rPr>
            <w:u w:val="single"/>
          </w:rPr>
          <w:t>econfiguration</w:t>
        </w:r>
        <w:proofErr w:type="spellEnd"/>
        <w:r>
          <w:rPr>
            <w:u w:val="single"/>
          </w:rPr>
          <w:t xml:space="preserve"> with sync but without security key refresh, </w:t>
        </w:r>
        <w:del w:id="34" w:author="Huawei" w:date="2019-02-27T09:13:00Z">
          <w:r w:rsidDel="002A0CE3">
            <w:rPr>
              <w:u w:val="single"/>
            </w:rPr>
            <w:delText xml:space="preserve">i.e. athe procedure </w:delText>
          </w:r>
        </w:del>
        <w:r>
          <w:rPr>
            <w:u w:val="single"/>
          </w:rPr>
          <w:t>involv</w:t>
        </w:r>
        <w:del w:id="35" w:author="Huawei" w:date="2019-02-27T09:13:00Z">
          <w:r w:rsidDel="002A0CE3">
            <w:rPr>
              <w:u w:val="single"/>
            </w:rPr>
            <w:delText>es</w:delText>
          </w:r>
        </w:del>
      </w:ins>
      <w:ins w:id="36" w:author="Huawei" w:date="2019-02-27T09:13:00Z">
        <w:r w:rsidR="002A0CE3">
          <w:rPr>
            <w:u w:val="single"/>
            <w:lang w:val="en-GB"/>
          </w:rPr>
          <w:t>ing</w:t>
        </w:r>
      </w:ins>
      <w:ins w:id="37" w:author="Ericsson" w:date="2019-02-13T09:43:00Z">
        <w:r>
          <w:rPr>
            <w:u w:val="single"/>
          </w:rPr>
          <w:t xml:space="preserve"> RA to the PCell/PSCell, including MAC reset and RLC re-establishment and PDCP data recovery (for AM DRB) </w:t>
        </w:r>
        <w:r w:rsidRPr="00CA46FC">
          <w:rPr>
            <w:u w:val="single"/>
          </w:rPr>
          <w:t>triggered by explicit L2 indicators</w:t>
        </w:r>
        <w:r>
          <w:rPr>
            <w:u w:val="single"/>
          </w:rPr>
          <w:t>.</w:t>
        </w:r>
      </w:ins>
    </w:p>
    <w:p w14:paraId="5AC9573C" w14:textId="190C4EF2" w:rsidR="002C5D28" w:rsidRDefault="002C5D28" w:rsidP="002C5D28">
      <w:r w:rsidRPr="00645E3C">
        <w:lastRenderedPageBreak/>
        <w:t>In EN-DC, SRB3 can be used for measurement configuration and reporting, to (re-)configure MAC, RLC, physical layer and RLF timers and constants of the SCG configuration, and to reconfigure PDCP for DRBs associated with the S-</w:t>
      </w:r>
      <w:proofErr w:type="spellStart"/>
      <w:r w:rsidRPr="00645E3C">
        <w:t>K</w:t>
      </w:r>
      <w:r w:rsidRPr="00645E3C">
        <w:rPr>
          <w:vertAlign w:val="subscript"/>
        </w:rPr>
        <w:t>gNB</w:t>
      </w:r>
      <w:proofErr w:type="spellEnd"/>
      <w:r w:rsidRPr="00645E3C">
        <w:t xml:space="preserve"> or SRB3, provided that the (re-)configuration does not require any </w:t>
      </w:r>
      <w:proofErr w:type="spellStart"/>
      <w:r w:rsidRPr="00645E3C">
        <w:t>MeNB</w:t>
      </w:r>
      <w:proofErr w:type="spellEnd"/>
      <w:r w:rsidRPr="00645E3C">
        <w:t xml:space="preserve"> involvement.</w:t>
      </w:r>
    </w:p>
    <w:p w14:paraId="17F7A534" w14:textId="5821B9A7" w:rsidR="005137C7" w:rsidRPr="004E1C92" w:rsidRDefault="005137C7" w:rsidP="005137C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083D5F00" w14:textId="4239E4B3" w:rsidR="005137C7" w:rsidRDefault="005137C7" w:rsidP="002C5D28"/>
    <w:p w14:paraId="32E7ED57" w14:textId="77777777" w:rsidR="001933CD" w:rsidRPr="004E1C92" w:rsidRDefault="001933CD" w:rsidP="001933C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326FB206" w14:textId="020D4E00" w:rsidR="001933CD" w:rsidRDefault="001933CD" w:rsidP="002C5D28"/>
    <w:p w14:paraId="4287B426" w14:textId="77777777" w:rsidR="001933CD" w:rsidRPr="00645E3C" w:rsidRDefault="001933CD" w:rsidP="001933CD">
      <w:pPr>
        <w:pStyle w:val="Heading4"/>
        <w:rPr>
          <w:lang w:val="en-GB"/>
        </w:rPr>
      </w:pPr>
      <w:bookmarkStart w:id="38" w:name="_Toc535261252"/>
      <w:r w:rsidRPr="00645E3C">
        <w:rPr>
          <w:lang w:val="en-GB"/>
        </w:rPr>
        <w:t>5.3.14.1</w:t>
      </w:r>
      <w:r w:rsidRPr="00645E3C">
        <w:rPr>
          <w:lang w:val="en-GB"/>
        </w:rPr>
        <w:tab/>
        <w:t>General</w:t>
      </w:r>
      <w:bookmarkEnd w:id="38"/>
    </w:p>
    <w:p w14:paraId="6B16E4ED" w14:textId="77777777" w:rsidR="001933CD" w:rsidRPr="00645E3C" w:rsidRDefault="001933CD" w:rsidP="001933CD">
      <w:r w:rsidRPr="00645E3C">
        <w:t>The purpose of this procedure is to perform access barring check for an access attempt associated with a given Access Category and one or more Access Identities upon request from upper layers according</w:t>
      </w:r>
      <w:r w:rsidRPr="00645E3C">
        <w:rPr>
          <w:lang w:eastAsia="ko-KR"/>
        </w:rPr>
        <w:t xml:space="preserve"> to TS 24.501 [23]</w:t>
      </w:r>
      <w:r w:rsidRPr="00645E3C">
        <w:t xml:space="preserve"> or the RRC layer.</w:t>
      </w:r>
    </w:p>
    <w:p w14:paraId="6859511B" w14:textId="2819B5D3" w:rsidR="001933CD" w:rsidRPr="00645E3C" w:rsidRDefault="001933CD" w:rsidP="001933CD">
      <w:r w:rsidRPr="00645E3C">
        <w:t xml:space="preserve">After a </w:t>
      </w:r>
      <w:del w:id="39" w:author="Ericsson" w:date="2019-02-13T10:57:00Z">
        <w:r w:rsidRPr="00645E3C" w:rsidDel="000950E1">
          <w:delText xml:space="preserve">handover resulting in </w:delText>
        </w:r>
      </w:del>
      <w:del w:id="40" w:author="홍종우/책임연구원/차세대표준(연)CAS팀(jongwoo.hong@lge.com)" w:date="2019-02-26T22:59:00Z">
        <w:r w:rsidRPr="00645E3C" w:rsidDel="00EA3346">
          <w:delText xml:space="preserve">change of </w:delText>
        </w:r>
      </w:del>
      <w:r w:rsidRPr="00645E3C">
        <w:t xml:space="preserve">PCell </w:t>
      </w:r>
      <w:ins w:id="41" w:author="홍종우/책임연구원/차세대표준(연)CAS팀(jongwoo.hong@lge.com)" w:date="2019-02-26T22:59:00Z">
        <w:r w:rsidR="00EA3346" w:rsidRPr="00645E3C">
          <w:t xml:space="preserve">change </w:t>
        </w:r>
      </w:ins>
      <w:r w:rsidRPr="00645E3C">
        <w:t>in RRC_CONNECTED the UE shall defer access barring checks until it has obtained valid UAC information (from SIB1) from the target cell.</w:t>
      </w:r>
    </w:p>
    <w:p w14:paraId="537603DB" w14:textId="717EC8B1" w:rsidR="001933CD" w:rsidRDefault="001933CD" w:rsidP="002C5D28"/>
    <w:p w14:paraId="068900A5" w14:textId="0D25D702" w:rsidR="001933CD" w:rsidRPr="004E1C92" w:rsidRDefault="001933CD" w:rsidP="001933C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27E620DE" w14:textId="77777777" w:rsidR="001933CD" w:rsidRDefault="001933CD" w:rsidP="002C5D28"/>
    <w:p w14:paraId="20DC18A8" w14:textId="7D901700" w:rsidR="005137C7" w:rsidRPr="004E1C92" w:rsidRDefault="005137C7" w:rsidP="005137C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C91CC02" w14:textId="5C22A7C5" w:rsidR="002C5D28" w:rsidRPr="00645E3C" w:rsidRDefault="002C5D28" w:rsidP="00217B24">
      <w:pPr>
        <w:pStyle w:val="Heading4"/>
        <w:ind w:left="0" w:firstLine="0"/>
        <w:rPr>
          <w:lang w:val="en-GB"/>
        </w:rPr>
      </w:pPr>
    </w:p>
    <w:p w14:paraId="204C2173" w14:textId="77777777" w:rsidR="002C5D28" w:rsidRPr="00645E3C" w:rsidRDefault="002C5D28" w:rsidP="002C5D28">
      <w:pPr>
        <w:pStyle w:val="Heading4"/>
        <w:rPr>
          <w:lang w:val="en-GB"/>
        </w:rPr>
      </w:pPr>
      <w:bookmarkStart w:id="42" w:name="_Toc535261325"/>
      <w:r w:rsidRPr="00645E3C">
        <w:rPr>
          <w:lang w:val="en-GB"/>
        </w:rPr>
        <w:t>5.7.2.4</w:t>
      </w:r>
      <w:r w:rsidRPr="00645E3C">
        <w:rPr>
          <w:lang w:val="en-GB"/>
        </w:rPr>
        <w:tab/>
        <w:t xml:space="preserve">Failure to deliver </w:t>
      </w:r>
      <w:proofErr w:type="spellStart"/>
      <w:r w:rsidRPr="00645E3C">
        <w:rPr>
          <w:i/>
          <w:lang w:val="en-GB"/>
        </w:rPr>
        <w:t>ULInformationTransfer</w:t>
      </w:r>
      <w:proofErr w:type="spellEnd"/>
      <w:r w:rsidRPr="00645E3C">
        <w:rPr>
          <w:lang w:val="en-GB"/>
        </w:rPr>
        <w:t xml:space="preserve"> message</w:t>
      </w:r>
      <w:bookmarkEnd w:id="42"/>
    </w:p>
    <w:p w14:paraId="23ABFF83" w14:textId="77777777" w:rsidR="002C5D28" w:rsidRPr="00645E3C" w:rsidRDefault="002C5D28" w:rsidP="002C5D28">
      <w:r w:rsidRPr="00645E3C">
        <w:t>The UE shall:</w:t>
      </w:r>
    </w:p>
    <w:p w14:paraId="18760A0D" w14:textId="77777777" w:rsidR="002C5D28" w:rsidRPr="00645E3C" w:rsidRDefault="002C5D28" w:rsidP="002C5D28">
      <w:pPr>
        <w:pStyle w:val="B1"/>
        <w:rPr>
          <w:lang w:val="en-GB"/>
        </w:rPr>
      </w:pPr>
      <w:r w:rsidRPr="00645E3C">
        <w:rPr>
          <w:lang w:val="en-GB"/>
        </w:rPr>
        <w:t>1&gt;</w:t>
      </w:r>
      <w:r w:rsidRPr="00645E3C">
        <w:rPr>
          <w:lang w:val="en-GB"/>
        </w:rPr>
        <w:tab/>
        <w:t xml:space="preserve">if AS security is not started and radio link failure occurs before the successful delivery of </w:t>
      </w:r>
      <w:proofErr w:type="spellStart"/>
      <w:r w:rsidRPr="00645E3C">
        <w:rPr>
          <w:i/>
          <w:lang w:val="en-GB"/>
        </w:rPr>
        <w:t>ULInformationTransfer</w:t>
      </w:r>
      <w:proofErr w:type="spellEnd"/>
      <w:r w:rsidRPr="00645E3C">
        <w:rPr>
          <w:lang w:val="en-GB"/>
        </w:rPr>
        <w:t xml:space="preserve"> messages has been confirmed by lower layers; or</w:t>
      </w:r>
    </w:p>
    <w:p w14:paraId="036C56D0" w14:textId="40D30566" w:rsidR="002C5D28" w:rsidRPr="00645E3C" w:rsidRDefault="002C5D28" w:rsidP="002C5D28">
      <w:pPr>
        <w:pStyle w:val="B1"/>
        <w:rPr>
          <w:lang w:val="en-GB"/>
        </w:rPr>
      </w:pPr>
      <w:r w:rsidRPr="00645E3C">
        <w:rPr>
          <w:lang w:val="en-GB"/>
        </w:rPr>
        <w:t>1&gt;</w:t>
      </w:r>
      <w:r w:rsidRPr="00645E3C">
        <w:rPr>
          <w:lang w:val="en-GB"/>
        </w:rPr>
        <w:tab/>
        <w:t xml:space="preserve">if </w:t>
      </w:r>
      <w:ins w:id="43" w:author="Ericsson" w:date="2019-02-13T10:30:00Z">
        <w:r w:rsidR="00F85E72" w:rsidRPr="00F85E72">
          <w:rPr>
            <w:lang w:val="en-GB"/>
          </w:rPr>
          <w:t xml:space="preserve">PDCP re-establishment or release/addition </w:t>
        </w:r>
        <w:del w:id="44" w:author="Huawei" w:date="2019-02-27T08:44:00Z">
          <w:r w:rsidR="00F85E72" w:rsidRPr="00F85E72" w:rsidDel="00B8139B">
            <w:rPr>
              <w:lang w:val="en-GB"/>
            </w:rPr>
            <w:delText xml:space="preserve">for the corresponding SRB </w:delText>
          </w:r>
        </w:del>
        <w:r w:rsidR="00F85E72" w:rsidRPr="00F85E72">
          <w:rPr>
            <w:lang w:val="en-GB"/>
          </w:rPr>
          <w:t>(</w:t>
        </w:r>
        <w:proofErr w:type="spellStart"/>
        <w:r w:rsidR="00F85E72" w:rsidRPr="00F85E72">
          <w:rPr>
            <w:lang w:val="en-GB"/>
          </w:rPr>
          <w:t>e.g</w:t>
        </w:r>
        <w:proofErr w:type="spellEnd"/>
        <w:r w:rsidR="00F85E72" w:rsidRPr="00F85E72">
          <w:rPr>
            <w:lang w:val="en-GB"/>
          </w:rPr>
          <w:t xml:space="preserve"> due to key refresh upon </w:t>
        </w:r>
        <w:del w:id="45" w:author="홍종우/책임연구원/차세대표준(연)CAS팀(jongwoo.hong@lge.com)" w:date="2019-02-26T22:59:00Z">
          <w:r w:rsidR="00F85E72" w:rsidRPr="00F85E72" w:rsidDel="00EA3346">
            <w:rPr>
              <w:lang w:val="en-GB"/>
            </w:rPr>
            <w:delText xml:space="preserve">cell </w:delText>
          </w:r>
        </w:del>
      </w:ins>
      <w:ins w:id="46" w:author="홍종우/책임연구원/차세대표준(연)CAS팀(jongwoo.hong@lge.com)" w:date="2019-02-26T22:59:00Z">
        <w:r w:rsidR="00EA3346">
          <w:rPr>
            <w:u w:val="single"/>
          </w:rPr>
          <w:t>PCell or PSCell</w:t>
        </w:r>
        <w:r w:rsidR="00EA3346" w:rsidRPr="00F85E72">
          <w:rPr>
            <w:lang w:val="en-GB"/>
          </w:rPr>
          <w:t xml:space="preserve"> </w:t>
        </w:r>
      </w:ins>
      <w:ins w:id="47" w:author="Ericsson" w:date="2019-02-13T10:30:00Z">
        <w:r w:rsidR="00F85E72" w:rsidRPr="00F85E72">
          <w:rPr>
            <w:lang w:val="en-GB"/>
          </w:rPr>
          <w:t>change or</w:t>
        </w:r>
      </w:ins>
      <w:r w:rsidR="002B4090">
        <w:rPr>
          <w:lang w:val="en-GB"/>
        </w:rPr>
        <w:t xml:space="preserve"> </w:t>
      </w:r>
      <w:del w:id="48" w:author="Ericsson" w:date="2019-02-26T11:08:00Z">
        <w:r w:rsidRPr="00645E3C" w:rsidDel="002B4090">
          <w:rPr>
            <w:lang w:val="en-GB"/>
          </w:rPr>
          <w:delText xml:space="preserve">mobility (i.e. handover, </w:delText>
        </w:r>
      </w:del>
      <w:r w:rsidRPr="00645E3C">
        <w:rPr>
          <w:lang w:val="en-GB"/>
        </w:rPr>
        <w:t xml:space="preserve">RRC connection re-establishment) occurs </w:t>
      </w:r>
      <w:ins w:id="49" w:author="Huawei" w:date="2019-02-27T08:43:00Z">
        <w:r w:rsidR="00B8139B">
          <w:rPr>
            <w:lang w:val="en-GB"/>
          </w:rPr>
          <w:t xml:space="preserve">on a SRB on </w:t>
        </w:r>
      </w:ins>
      <w:ins w:id="50" w:author="Huawei" w:date="2019-02-27T08:45:00Z">
        <w:r w:rsidR="002A0CE3">
          <w:rPr>
            <w:lang w:val="en-GB"/>
          </w:rPr>
          <w:t xml:space="preserve">which </w:t>
        </w:r>
      </w:ins>
      <w:del w:id="51" w:author="Huawei" w:date="2019-02-27T08:43:00Z">
        <w:r w:rsidRPr="00645E3C" w:rsidDel="00B8139B">
          <w:rPr>
            <w:lang w:val="en-GB"/>
          </w:rPr>
          <w:delText>before the successful delivery of</w:delText>
        </w:r>
      </w:del>
      <w:r w:rsidRPr="00645E3C">
        <w:rPr>
          <w:lang w:val="en-GB"/>
        </w:rPr>
        <w:t xml:space="preserve"> </w:t>
      </w:r>
      <w:proofErr w:type="spellStart"/>
      <w:r w:rsidRPr="00645E3C">
        <w:rPr>
          <w:i/>
          <w:lang w:val="en-GB"/>
        </w:rPr>
        <w:t>ULInformationTransfer</w:t>
      </w:r>
      <w:proofErr w:type="spellEnd"/>
      <w:r w:rsidRPr="00645E3C">
        <w:rPr>
          <w:lang w:val="en-GB"/>
        </w:rPr>
        <w:t xml:space="preserve"> messages </w:t>
      </w:r>
      <w:ins w:id="52" w:author="Huawei" w:date="2019-02-27T08:44:00Z">
        <w:r w:rsidR="00B8139B">
          <w:rPr>
            <w:lang w:val="en-GB"/>
          </w:rPr>
          <w:t>w</w:t>
        </w:r>
      </w:ins>
      <w:ins w:id="53" w:author="Huawei" w:date="2019-02-27T08:45:00Z">
        <w:r w:rsidR="002A0CE3">
          <w:rPr>
            <w:lang w:val="en-GB"/>
          </w:rPr>
          <w:t>ere</w:t>
        </w:r>
      </w:ins>
      <w:ins w:id="54" w:author="Huawei" w:date="2019-02-27T08:44:00Z">
        <w:r w:rsidR="00B8139B">
          <w:rPr>
            <w:lang w:val="en-GB"/>
          </w:rPr>
          <w:t xml:space="preserve"> submitted for transmission but </w:t>
        </w:r>
      </w:ins>
      <w:ins w:id="55" w:author="Huawei" w:date="2019-02-27T08:46:00Z">
        <w:r w:rsidR="00B8139B">
          <w:rPr>
            <w:lang w:val="en-GB"/>
          </w:rPr>
          <w:t>successful delivery</w:t>
        </w:r>
      </w:ins>
      <w:ins w:id="56" w:author="Huawei" w:date="2019-02-27T08:45:00Z">
        <w:r w:rsidR="00B8139B">
          <w:rPr>
            <w:lang w:val="en-GB"/>
          </w:rPr>
          <w:t xml:space="preserve"> </w:t>
        </w:r>
      </w:ins>
      <w:ins w:id="57" w:author="Huawei" w:date="2019-02-27T08:46:00Z">
        <w:r w:rsidR="002A0CE3">
          <w:rPr>
            <w:lang w:val="en-GB"/>
          </w:rPr>
          <w:t>of these</w:t>
        </w:r>
        <w:r w:rsidR="00B8139B">
          <w:rPr>
            <w:lang w:val="en-GB"/>
          </w:rPr>
          <w:t xml:space="preserve"> message</w:t>
        </w:r>
      </w:ins>
      <w:ins w:id="58" w:author="Huawei" w:date="2019-02-27T09:16:00Z">
        <w:r w:rsidR="002A0CE3">
          <w:rPr>
            <w:lang w:val="en-GB"/>
          </w:rPr>
          <w:t>s</w:t>
        </w:r>
      </w:ins>
      <w:ins w:id="59" w:author="Huawei" w:date="2019-02-27T08:46:00Z">
        <w:r w:rsidR="00B8139B">
          <w:rPr>
            <w:lang w:val="en-GB"/>
          </w:rPr>
          <w:t xml:space="preserve"> </w:t>
        </w:r>
      </w:ins>
      <w:del w:id="60" w:author="Huawei" w:date="2019-02-27T08:47:00Z">
        <w:r w:rsidRPr="00645E3C" w:rsidDel="00B8139B">
          <w:rPr>
            <w:lang w:val="en-GB"/>
          </w:rPr>
          <w:delText>has been</w:delText>
        </w:r>
      </w:del>
      <w:ins w:id="61" w:author="Huawei" w:date="2019-02-27T08:47:00Z">
        <w:r w:rsidR="00B8139B">
          <w:rPr>
            <w:lang w:val="en-GB"/>
          </w:rPr>
          <w:t>was not</w:t>
        </w:r>
      </w:ins>
      <w:r w:rsidRPr="00645E3C">
        <w:rPr>
          <w:lang w:val="en-GB"/>
        </w:rPr>
        <w:t xml:space="preserve"> confirmed by lower layers:</w:t>
      </w:r>
    </w:p>
    <w:p w14:paraId="6E4B24FA" w14:textId="51D4DC5A" w:rsidR="002C5D28" w:rsidRDefault="002C5D28" w:rsidP="002C5D28">
      <w:pPr>
        <w:pStyle w:val="B2"/>
        <w:rPr>
          <w:lang w:val="en-GB"/>
        </w:rPr>
      </w:pPr>
      <w:r w:rsidRPr="00645E3C">
        <w:rPr>
          <w:lang w:val="en-GB"/>
        </w:rPr>
        <w:t>2&gt;</w:t>
      </w:r>
      <w:r w:rsidRPr="00645E3C">
        <w:rPr>
          <w:lang w:val="en-GB"/>
        </w:rPr>
        <w:tab/>
        <w:t xml:space="preserve">inform upper layers about the possible failure to deliver the information contained in the concerned </w:t>
      </w:r>
      <w:proofErr w:type="spellStart"/>
      <w:r w:rsidRPr="00645E3C">
        <w:rPr>
          <w:i/>
          <w:lang w:val="en-GB"/>
        </w:rPr>
        <w:t>ULInformationTransfer</w:t>
      </w:r>
      <w:proofErr w:type="spellEnd"/>
      <w:r w:rsidRPr="00645E3C">
        <w:rPr>
          <w:lang w:val="en-GB"/>
        </w:rPr>
        <w:t xml:space="preserve"> messages.</w:t>
      </w:r>
    </w:p>
    <w:p w14:paraId="0F768FA3" w14:textId="3A7F7172" w:rsidR="00E50431" w:rsidRPr="004E1C92" w:rsidRDefault="00E50431" w:rsidP="00E5043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E1653FD" w14:textId="69A1154E" w:rsidR="00E50431" w:rsidRDefault="00E50431" w:rsidP="002C5D28">
      <w:pPr>
        <w:pStyle w:val="B2"/>
        <w:rPr>
          <w:lang w:val="en-GB"/>
        </w:rPr>
      </w:pPr>
    </w:p>
    <w:p w14:paraId="4C515CBF" w14:textId="6D9030E4" w:rsidR="008A3CC5" w:rsidRPr="004E1C92" w:rsidRDefault="008A3CC5" w:rsidP="008A3CC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3BB500A" w14:textId="77777777" w:rsidR="00E50431" w:rsidRPr="00645E3C" w:rsidRDefault="00E50431" w:rsidP="002C5D28">
      <w:pPr>
        <w:pStyle w:val="B2"/>
        <w:rPr>
          <w:lang w:val="en-GB"/>
        </w:rPr>
      </w:pPr>
    </w:p>
    <w:p w14:paraId="16DE0970" w14:textId="77777777" w:rsidR="002C5D28" w:rsidRPr="00645E3C" w:rsidRDefault="002C5D28" w:rsidP="002C5D28">
      <w:pPr>
        <w:pStyle w:val="Heading3"/>
        <w:rPr>
          <w:lang w:val="en-GB"/>
        </w:rPr>
      </w:pPr>
      <w:bookmarkStart w:id="62" w:name="_Toc535261354"/>
      <w:r w:rsidRPr="00645E3C">
        <w:rPr>
          <w:lang w:val="en-GB"/>
        </w:rPr>
        <w:t>6.2.2</w:t>
      </w:r>
      <w:r w:rsidRPr="00645E3C">
        <w:rPr>
          <w:lang w:val="en-GB"/>
        </w:rPr>
        <w:tab/>
        <w:t>Message definitions</w:t>
      </w:r>
      <w:bookmarkEnd w:id="62"/>
    </w:p>
    <w:p w14:paraId="067C8EEB" w14:textId="31704BCC" w:rsidR="002C5D28" w:rsidRDefault="002C5D28" w:rsidP="00C76A63">
      <w:pPr>
        <w:pStyle w:val="BodyText"/>
      </w:pPr>
    </w:p>
    <w:p w14:paraId="3C188DF4" w14:textId="380BE11C" w:rsidR="00C76A63" w:rsidRDefault="00907E5F" w:rsidP="00C76A63">
      <w:pPr>
        <w:pStyle w:val="BodyText"/>
      </w:pPr>
      <w:r>
        <w:t xml:space="preserve"> ---- (</w:t>
      </w:r>
      <w:proofErr w:type="gramStart"/>
      <w:r>
        <w:t>unchanged</w:t>
      </w:r>
      <w:proofErr w:type="gramEnd"/>
      <w:r>
        <w:t xml:space="preserve"> messages removed) ----</w:t>
      </w:r>
    </w:p>
    <w:p w14:paraId="0721F831" w14:textId="77777777" w:rsidR="00C76A63" w:rsidRPr="00645E3C" w:rsidRDefault="00C76A63" w:rsidP="00C76A63">
      <w:pPr>
        <w:pStyle w:val="BodyText"/>
      </w:pPr>
    </w:p>
    <w:p w14:paraId="73837335" w14:textId="77777777" w:rsidR="002C5D28" w:rsidRPr="00645E3C" w:rsidRDefault="002C5D28" w:rsidP="002C5D28">
      <w:pPr>
        <w:pStyle w:val="Heading4"/>
        <w:rPr>
          <w:lang w:val="en-GB"/>
        </w:rPr>
      </w:pPr>
      <w:bookmarkStart w:id="63" w:name="_Toc535261367"/>
      <w:r w:rsidRPr="00645E3C">
        <w:rPr>
          <w:lang w:val="en-GB"/>
        </w:rPr>
        <w:t>–</w:t>
      </w:r>
      <w:r w:rsidRPr="00645E3C">
        <w:rPr>
          <w:lang w:val="en-GB"/>
        </w:rPr>
        <w:tab/>
      </w:r>
      <w:r w:rsidRPr="00645E3C">
        <w:rPr>
          <w:i/>
          <w:noProof/>
          <w:lang w:val="en-GB"/>
        </w:rPr>
        <w:t>RRCReconfiguration</w:t>
      </w:r>
      <w:bookmarkEnd w:id="63"/>
    </w:p>
    <w:p w14:paraId="14E7AE0B" w14:textId="77777777" w:rsidR="002C5D28" w:rsidRPr="00645E3C" w:rsidRDefault="002C5D28" w:rsidP="002C5D28">
      <w:r w:rsidRPr="00645E3C">
        <w:t xml:space="preserve">The </w:t>
      </w:r>
      <w:proofErr w:type="spellStart"/>
      <w:r w:rsidRPr="00645E3C">
        <w:rPr>
          <w:i/>
        </w:rPr>
        <w:t>RRCReconfiguration</w:t>
      </w:r>
      <w:proofErr w:type="spellEnd"/>
      <w:r w:rsidRPr="00645E3C">
        <w:rPr>
          <w:i/>
        </w:rPr>
        <w:t xml:space="preserve"> </w:t>
      </w:r>
      <w:r w:rsidRPr="00645E3C">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70CA428" w14:textId="77777777" w:rsidR="002C5D28" w:rsidRPr="00645E3C" w:rsidRDefault="002C5D28" w:rsidP="002C5D28">
      <w:pPr>
        <w:pStyle w:val="B1"/>
        <w:rPr>
          <w:lang w:val="en-GB"/>
        </w:rPr>
      </w:pPr>
      <w:r w:rsidRPr="00645E3C">
        <w:rPr>
          <w:lang w:val="en-GB"/>
        </w:rPr>
        <w:t>Signalling radio bearer: SRB1 or SRB3</w:t>
      </w:r>
    </w:p>
    <w:p w14:paraId="5B0242EF" w14:textId="77777777" w:rsidR="002C5D28" w:rsidRPr="00645E3C" w:rsidRDefault="002C5D28" w:rsidP="002C5D28">
      <w:pPr>
        <w:pStyle w:val="B1"/>
        <w:rPr>
          <w:lang w:val="en-GB"/>
        </w:rPr>
      </w:pPr>
      <w:r w:rsidRPr="00645E3C">
        <w:rPr>
          <w:lang w:val="en-GB"/>
        </w:rPr>
        <w:t>RLC-SAP: AM</w:t>
      </w:r>
    </w:p>
    <w:p w14:paraId="00CEB1B4" w14:textId="77777777" w:rsidR="002C5D28" w:rsidRPr="00645E3C" w:rsidRDefault="002C5D28" w:rsidP="002C5D28">
      <w:pPr>
        <w:pStyle w:val="B1"/>
        <w:rPr>
          <w:lang w:val="en-GB"/>
        </w:rPr>
      </w:pPr>
      <w:r w:rsidRPr="00645E3C">
        <w:rPr>
          <w:lang w:val="en-GB"/>
        </w:rPr>
        <w:t>Logical channel: DCCH</w:t>
      </w:r>
    </w:p>
    <w:p w14:paraId="148408EE" w14:textId="77777777" w:rsidR="002C5D28" w:rsidRPr="00645E3C" w:rsidRDefault="002C5D28" w:rsidP="002C5D28">
      <w:pPr>
        <w:pStyle w:val="B1"/>
        <w:rPr>
          <w:lang w:val="en-GB"/>
        </w:rPr>
      </w:pPr>
      <w:r w:rsidRPr="00645E3C">
        <w:rPr>
          <w:lang w:val="en-GB"/>
        </w:rPr>
        <w:t>Direction: Network to UE</w:t>
      </w:r>
    </w:p>
    <w:p w14:paraId="28575154" w14:textId="77777777" w:rsidR="002C5D28" w:rsidRPr="00645E3C" w:rsidRDefault="002C5D28" w:rsidP="002C5D28">
      <w:pPr>
        <w:pStyle w:val="TH"/>
        <w:rPr>
          <w:bCs/>
          <w:i/>
          <w:iCs/>
          <w:lang w:val="en-GB"/>
        </w:rPr>
      </w:pPr>
      <w:proofErr w:type="spellStart"/>
      <w:r w:rsidRPr="00645E3C">
        <w:rPr>
          <w:bCs/>
          <w:i/>
          <w:iCs/>
          <w:lang w:val="en-GB"/>
        </w:rPr>
        <w:t>RRCReconfiguration</w:t>
      </w:r>
      <w:proofErr w:type="spellEnd"/>
      <w:r w:rsidRPr="00645E3C">
        <w:rPr>
          <w:bCs/>
          <w:i/>
          <w:iCs/>
          <w:lang w:val="en-GB"/>
        </w:rPr>
        <w:t xml:space="preserve"> message</w:t>
      </w:r>
    </w:p>
    <w:p w14:paraId="38D7D1B4" w14:textId="77777777" w:rsidR="002C5D28" w:rsidRPr="00645E3C" w:rsidRDefault="002C5D28" w:rsidP="00645E3C">
      <w:pPr>
        <w:pStyle w:val="PL"/>
        <w:rPr>
          <w:color w:val="808080"/>
        </w:rPr>
      </w:pPr>
      <w:r w:rsidRPr="00645E3C">
        <w:rPr>
          <w:color w:val="808080"/>
        </w:rPr>
        <w:t>-- ASN1START</w:t>
      </w:r>
    </w:p>
    <w:p w14:paraId="4A94C1D7" w14:textId="77777777" w:rsidR="002C5D28" w:rsidRPr="00645E3C" w:rsidRDefault="002C5D28" w:rsidP="00645E3C">
      <w:pPr>
        <w:pStyle w:val="PL"/>
        <w:rPr>
          <w:color w:val="808080"/>
        </w:rPr>
      </w:pPr>
      <w:r w:rsidRPr="00645E3C">
        <w:rPr>
          <w:color w:val="808080"/>
        </w:rPr>
        <w:t>-- TAG-RRCRECONFIGURATION-START</w:t>
      </w:r>
    </w:p>
    <w:p w14:paraId="47DD365D" w14:textId="77777777" w:rsidR="002C5D28" w:rsidRPr="00645E3C" w:rsidRDefault="002C5D28" w:rsidP="00645E3C">
      <w:pPr>
        <w:pStyle w:val="PL"/>
      </w:pPr>
    </w:p>
    <w:p w14:paraId="0C7B5EC9" w14:textId="77777777" w:rsidR="002C5D28" w:rsidRPr="00645E3C" w:rsidRDefault="002C5D28" w:rsidP="00645E3C">
      <w:pPr>
        <w:pStyle w:val="PL"/>
      </w:pPr>
      <w:r w:rsidRPr="00645E3C">
        <w:t xml:space="preserve">RRCReconfiguration ::=              </w:t>
      </w:r>
      <w:r w:rsidRPr="00645E3C">
        <w:rPr>
          <w:color w:val="993366"/>
        </w:rPr>
        <w:t>SEQUENCE</w:t>
      </w:r>
      <w:r w:rsidRPr="00645E3C">
        <w:t xml:space="preserve"> {</w:t>
      </w:r>
    </w:p>
    <w:p w14:paraId="73F0060E" w14:textId="77777777" w:rsidR="002C5D28" w:rsidRPr="00645E3C" w:rsidRDefault="002C5D28" w:rsidP="00645E3C">
      <w:pPr>
        <w:pStyle w:val="PL"/>
      </w:pPr>
      <w:r w:rsidRPr="00645E3C">
        <w:t xml:space="preserve">    rrc-TransactionIdentifier           RRC-TransactionIdentifier,</w:t>
      </w:r>
    </w:p>
    <w:p w14:paraId="5A253A66"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13E49DF" w14:textId="77777777" w:rsidR="002C5D28" w:rsidRPr="00645E3C" w:rsidRDefault="002C5D28" w:rsidP="00645E3C">
      <w:pPr>
        <w:pStyle w:val="PL"/>
      </w:pPr>
      <w:r w:rsidRPr="00645E3C">
        <w:t xml:space="preserve">        rrcReconfiguration                  RRCReconfiguration-IEs,</w:t>
      </w:r>
    </w:p>
    <w:p w14:paraId="2DA4E2A7"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997F710" w14:textId="77777777" w:rsidR="002C5D28" w:rsidRPr="00645E3C" w:rsidRDefault="002C5D28" w:rsidP="00645E3C">
      <w:pPr>
        <w:pStyle w:val="PL"/>
      </w:pPr>
      <w:r w:rsidRPr="00645E3C">
        <w:t xml:space="preserve">    }</w:t>
      </w:r>
    </w:p>
    <w:p w14:paraId="45EDE4D9" w14:textId="77777777" w:rsidR="002C5D28" w:rsidRPr="00645E3C" w:rsidRDefault="002C5D28" w:rsidP="00645E3C">
      <w:pPr>
        <w:pStyle w:val="PL"/>
      </w:pPr>
      <w:r w:rsidRPr="00645E3C">
        <w:t>}</w:t>
      </w:r>
    </w:p>
    <w:p w14:paraId="52712FF9" w14:textId="77777777" w:rsidR="002C5D28" w:rsidRPr="00645E3C" w:rsidRDefault="002C5D28" w:rsidP="00645E3C">
      <w:pPr>
        <w:pStyle w:val="PL"/>
      </w:pPr>
    </w:p>
    <w:p w14:paraId="5B4A46D0" w14:textId="77777777" w:rsidR="002C5D28" w:rsidRPr="00645E3C" w:rsidRDefault="002C5D28" w:rsidP="00645E3C">
      <w:pPr>
        <w:pStyle w:val="PL"/>
      </w:pPr>
      <w:r w:rsidRPr="00645E3C">
        <w:t xml:space="preserve">RRCReconfiguration-IEs ::=          </w:t>
      </w:r>
      <w:r w:rsidRPr="00645E3C">
        <w:rPr>
          <w:color w:val="993366"/>
        </w:rPr>
        <w:t>SEQUENCE</w:t>
      </w:r>
      <w:r w:rsidRPr="00645E3C">
        <w:t xml:space="preserve"> {</w:t>
      </w:r>
    </w:p>
    <w:p w14:paraId="4B8B6DDB" w14:textId="77777777" w:rsidR="002C5D28" w:rsidRPr="00645E3C" w:rsidRDefault="002C5D28" w:rsidP="00645E3C">
      <w:pPr>
        <w:pStyle w:val="PL"/>
        <w:rPr>
          <w:color w:val="808080"/>
        </w:rPr>
      </w:pPr>
      <w:r w:rsidRPr="00645E3C">
        <w:t xml:space="preserve">    radioBearerConfig                       RadioBearerConfig                                                      </w:t>
      </w:r>
      <w:r w:rsidRPr="00645E3C">
        <w:rPr>
          <w:color w:val="993366"/>
        </w:rPr>
        <w:t>OPTIONAL</w:t>
      </w:r>
      <w:r w:rsidRPr="00645E3C">
        <w:t xml:space="preserve">, </w:t>
      </w:r>
      <w:r w:rsidRPr="00645E3C">
        <w:rPr>
          <w:color w:val="808080"/>
        </w:rPr>
        <w:t>-- Need M</w:t>
      </w:r>
    </w:p>
    <w:p w14:paraId="3F0251A9" w14:textId="77777777" w:rsidR="002C5D28" w:rsidRPr="00645E3C" w:rsidRDefault="002C5D28" w:rsidP="00645E3C">
      <w:pPr>
        <w:pStyle w:val="PL"/>
        <w:rPr>
          <w:color w:val="808080"/>
        </w:rPr>
      </w:pPr>
      <w:r w:rsidRPr="00645E3C">
        <w:t xml:space="preserve">    secondaryCellGroup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570397D6" w14:textId="77777777" w:rsidR="002C5D28" w:rsidRPr="00645E3C" w:rsidRDefault="002C5D28" w:rsidP="00645E3C">
      <w:pPr>
        <w:pStyle w:val="PL"/>
        <w:rPr>
          <w:color w:val="808080"/>
        </w:rPr>
      </w:pPr>
      <w:r w:rsidRPr="00645E3C">
        <w:t xml:space="preserve">    measConfig                              MeasConfig                                                             </w:t>
      </w:r>
      <w:r w:rsidRPr="00645E3C">
        <w:rPr>
          <w:color w:val="993366"/>
        </w:rPr>
        <w:t>OPTIONAL</w:t>
      </w:r>
      <w:r w:rsidRPr="00645E3C">
        <w:t xml:space="preserve">, </w:t>
      </w:r>
      <w:r w:rsidRPr="00645E3C">
        <w:rPr>
          <w:color w:val="808080"/>
        </w:rPr>
        <w:t>-- Need M</w:t>
      </w:r>
    </w:p>
    <w:p w14:paraId="3FE4C59C" w14:textId="77777777" w:rsidR="002C5D28" w:rsidRPr="00645E3C" w:rsidRDefault="002C5D28" w:rsidP="00645E3C">
      <w:pPr>
        <w:pStyle w:val="PL"/>
      </w:pPr>
      <w:r w:rsidRPr="00645E3C">
        <w:lastRenderedPageBreak/>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467DB57B" w14:textId="77777777" w:rsidR="002C5D28" w:rsidRPr="00645E3C" w:rsidRDefault="002C5D28" w:rsidP="00645E3C">
      <w:pPr>
        <w:pStyle w:val="PL"/>
      </w:pPr>
      <w:r w:rsidRPr="00645E3C">
        <w:t xml:space="preserve">    nonCriticalExtension                    RRCReconfiguration-v1530-IEs                                           </w:t>
      </w:r>
      <w:r w:rsidRPr="00645E3C">
        <w:rPr>
          <w:color w:val="993366"/>
        </w:rPr>
        <w:t>OPTIONAL</w:t>
      </w:r>
    </w:p>
    <w:p w14:paraId="5FA81848" w14:textId="77777777" w:rsidR="002C5D28" w:rsidRPr="00645E3C" w:rsidRDefault="002C5D28" w:rsidP="00645E3C">
      <w:pPr>
        <w:pStyle w:val="PL"/>
      </w:pPr>
      <w:r w:rsidRPr="00645E3C">
        <w:t>}</w:t>
      </w:r>
    </w:p>
    <w:p w14:paraId="4EB871E0" w14:textId="77777777" w:rsidR="002C5D28" w:rsidRPr="00645E3C" w:rsidRDefault="002C5D28" w:rsidP="00645E3C">
      <w:pPr>
        <w:pStyle w:val="PL"/>
      </w:pPr>
    </w:p>
    <w:p w14:paraId="14F5718C" w14:textId="77777777" w:rsidR="002C5D28" w:rsidRPr="00645E3C" w:rsidRDefault="002C5D28" w:rsidP="00645E3C">
      <w:pPr>
        <w:pStyle w:val="PL"/>
      </w:pPr>
      <w:r w:rsidRPr="00645E3C">
        <w:t xml:space="preserve">RRCReconfiguration-v1530-IEs ::=            </w:t>
      </w:r>
      <w:r w:rsidRPr="00645E3C">
        <w:rPr>
          <w:color w:val="993366"/>
        </w:rPr>
        <w:t>SEQUENCE</w:t>
      </w:r>
      <w:r w:rsidRPr="00645E3C">
        <w:t xml:space="preserve"> {</w:t>
      </w:r>
    </w:p>
    <w:p w14:paraId="2711D32A" w14:textId="77777777" w:rsidR="002C5D28" w:rsidRPr="00645E3C" w:rsidRDefault="002C5D28" w:rsidP="00645E3C">
      <w:pPr>
        <w:pStyle w:val="PL"/>
        <w:rPr>
          <w:color w:val="808080"/>
        </w:rPr>
      </w:pPr>
      <w:r w:rsidRPr="00645E3C">
        <w:t xml:space="preserve">    masterCellGroup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71DEBAC9" w14:textId="77777777" w:rsidR="002C5D28" w:rsidRPr="00645E3C" w:rsidRDefault="002C5D28" w:rsidP="00645E3C">
      <w:pPr>
        <w:pStyle w:val="PL"/>
        <w:rPr>
          <w:color w:val="808080"/>
        </w:rPr>
      </w:pPr>
      <w:r w:rsidRPr="00645E3C">
        <w:t xml:space="preserve">    fullConfig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Cond FullConfig</w:t>
      </w:r>
    </w:p>
    <w:p w14:paraId="08B0AAA2" w14:textId="77777777" w:rsidR="002C5D28" w:rsidRPr="00645E3C" w:rsidRDefault="002C5D28" w:rsidP="00645E3C">
      <w:pPr>
        <w:pStyle w:val="PL"/>
        <w:rPr>
          <w:color w:val="808080"/>
        </w:rPr>
      </w:pPr>
      <w:r w:rsidRPr="00645E3C">
        <w:t xml:space="preserve">    dedicatedNAS-MessageList                </w:t>
      </w:r>
      <w:r w:rsidRPr="00645E3C">
        <w:rPr>
          <w:color w:val="993366"/>
        </w:rPr>
        <w:t>SEQUENCE</w:t>
      </w:r>
      <w:r w:rsidRPr="00645E3C">
        <w:t xml:space="preserve"> (</w:t>
      </w:r>
      <w:r w:rsidRPr="00645E3C">
        <w:rPr>
          <w:color w:val="993366"/>
        </w:rPr>
        <w:t>SIZE</w:t>
      </w:r>
      <w:r w:rsidRPr="00645E3C">
        <w:t>(1..maxDRB))</w:t>
      </w:r>
      <w:r w:rsidRPr="00645E3C">
        <w:rPr>
          <w:color w:val="993366"/>
        </w:rPr>
        <w:t xml:space="preserve"> OF</w:t>
      </w:r>
      <w:r w:rsidRPr="00645E3C">
        <w:t xml:space="preserve"> DedicatedNAS-Message                     </w:t>
      </w:r>
      <w:r w:rsidRPr="00645E3C">
        <w:rPr>
          <w:color w:val="993366"/>
        </w:rPr>
        <w:t>OPTIONAL</w:t>
      </w:r>
      <w:r w:rsidRPr="00645E3C">
        <w:t xml:space="preserve">, </w:t>
      </w:r>
      <w:r w:rsidRPr="00645E3C">
        <w:rPr>
          <w:color w:val="808080"/>
        </w:rPr>
        <w:t>-- Cond nonHO</w:t>
      </w:r>
    </w:p>
    <w:p w14:paraId="7C8EB4D5" w14:textId="77777777" w:rsidR="002C5D28" w:rsidRPr="00645E3C" w:rsidRDefault="002C5D28" w:rsidP="00645E3C">
      <w:pPr>
        <w:pStyle w:val="PL"/>
        <w:rPr>
          <w:color w:val="808080"/>
        </w:rPr>
      </w:pPr>
      <w:r w:rsidRPr="00645E3C">
        <w:t xml:space="preserve">    masterKeyUpdate                         MasterKeyUpdate                                                        </w:t>
      </w:r>
      <w:r w:rsidRPr="00645E3C">
        <w:rPr>
          <w:color w:val="993366"/>
        </w:rPr>
        <w:t>OPTIONAL</w:t>
      </w:r>
      <w:r w:rsidRPr="00645E3C">
        <w:t xml:space="preserve">, </w:t>
      </w:r>
      <w:r w:rsidRPr="00645E3C">
        <w:rPr>
          <w:color w:val="808080"/>
        </w:rPr>
        <w:t>-- Cond MasterKeyChange</w:t>
      </w:r>
    </w:p>
    <w:p w14:paraId="09BC4120" w14:textId="77777777" w:rsidR="002C5D28" w:rsidRPr="00645E3C" w:rsidRDefault="002C5D28" w:rsidP="00645E3C">
      <w:pPr>
        <w:pStyle w:val="PL"/>
        <w:rPr>
          <w:color w:val="808080"/>
        </w:rPr>
      </w:pPr>
      <w:r w:rsidRPr="00645E3C">
        <w:t xml:space="preserve">    dedicatedSIB1-Delivery                  </w:t>
      </w:r>
      <w:r w:rsidRPr="00645E3C">
        <w:rPr>
          <w:color w:val="993366"/>
        </w:rPr>
        <w:t>OCTET</w:t>
      </w:r>
      <w:r w:rsidRPr="00645E3C">
        <w:t xml:space="preserve"> </w:t>
      </w:r>
      <w:r w:rsidRPr="00645E3C">
        <w:rPr>
          <w:color w:val="993366"/>
        </w:rPr>
        <w:t>STRING</w:t>
      </w:r>
      <w:r w:rsidRPr="00645E3C">
        <w:t xml:space="preserve"> (CONTAINING SIB1)                                         </w:t>
      </w:r>
      <w:r w:rsidRPr="00645E3C">
        <w:rPr>
          <w:color w:val="993366"/>
        </w:rPr>
        <w:t>OPTIONAL</w:t>
      </w:r>
      <w:r w:rsidRPr="00645E3C">
        <w:t xml:space="preserve">, </w:t>
      </w:r>
      <w:r w:rsidRPr="00645E3C">
        <w:rPr>
          <w:color w:val="808080"/>
        </w:rPr>
        <w:t>-- Need N</w:t>
      </w:r>
    </w:p>
    <w:p w14:paraId="161B11EA" w14:textId="77777777" w:rsidR="002C5D28" w:rsidRPr="00645E3C" w:rsidRDefault="002C5D28" w:rsidP="00645E3C">
      <w:pPr>
        <w:pStyle w:val="PL"/>
        <w:rPr>
          <w:color w:val="808080"/>
        </w:rPr>
      </w:pPr>
      <w:r w:rsidRPr="00645E3C">
        <w:t xml:space="preserve">    dedicatedSystemInformationDelivery      </w:t>
      </w:r>
      <w:r w:rsidRPr="00645E3C">
        <w:rPr>
          <w:color w:val="993366"/>
        </w:rPr>
        <w:t>OCTET</w:t>
      </w:r>
      <w:r w:rsidRPr="00645E3C">
        <w:t xml:space="preserve"> </w:t>
      </w:r>
      <w:r w:rsidRPr="00645E3C">
        <w:rPr>
          <w:color w:val="993366"/>
        </w:rPr>
        <w:t>STRING</w:t>
      </w:r>
      <w:r w:rsidRPr="00645E3C">
        <w:t xml:space="preserve"> (CONTAINING SystemInformation)                            </w:t>
      </w:r>
      <w:r w:rsidRPr="00645E3C">
        <w:rPr>
          <w:color w:val="993366"/>
        </w:rPr>
        <w:t>OPTIONAL</w:t>
      </w:r>
      <w:r w:rsidRPr="00645E3C">
        <w:t xml:space="preserve">, </w:t>
      </w:r>
      <w:r w:rsidRPr="00645E3C">
        <w:rPr>
          <w:color w:val="808080"/>
        </w:rPr>
        <w:t>-- Need N</w:t>
      </w:r>
    </w:p>
    <w:p w14:paraId="278AF4B5" w14:textId="77777777" w:rsidR="002C5D28" w:rsidRPr="00645E3C" w:rsidRDefault="002C5D28" w:rsidP="00645E3C">
      <w:pPr>
        <w:pStyle w:val="PL"/>
        <w:rPr>
          <w:color w:val="808080"/>
        </w:rPr>
      </w:pPr>
      <w:r w:rsidRPr="00645E3C">
        <w:t xml:space="preserve">    otherConfig                             OtherConfig                                                           </w:t>
      </w:r>
      <w:r w:rsidR="003B0B04" w:rsidRPr="00645E3C">
        <w:t xml:space="preserve"> </w:t>
      </w:r>
      <w:r w:rsidRPr="00645E3C">
        <w:rPr>
          <w:color w:val="993366"/>
        </w:rPr>
        <w:t>OPTIONAL</w:t>
      </w:r>
      <w:r w:rsidRPr="00645E3C">
        <w:t xml:space="preserve">, </w:t>
      </w:r>
      <w:r w:rsidRPr="00645E3C">
        <w:rPr>
          <w:color w:val="808080"/>
        </w:rPr>
        <w:t xml:space="preserve">-- Need </w:t>
      </w:r>
      <w:r w:rsidR="003B0B04" w:rsidRPr="00645E3C">
        <w:rPr>
          <w:color w:val="808080"/>
        </w:rPr>
        <w:t>M</w:t>
      </w:r>
    </w:p>
    <w:p w14:paraId="18DA8E29" w14:textId="77777777" w:rsidR="002C5D28" w:rsidRPr="00645E3C" w:rsidRDefault="002C5D28" w:rsidP="00645E3C">
      <w:pPr>
        <w:pStyle w:val="PL"/>
      </w:pPr>
      <w:r w:rsidRPr="00645E3C">
        <w:t xml:space="preserve">    nonCriticalExtension                    </w:t>
      </w:r>
      <w:r w:rsidR="003B0B04" w:rsidRPr="00645E3C">
        <w:t>RRCReconfiguration-v1540-IEs</w:t>
      </w:r>
      <w:r w:rsidRPr="00645E3C">
        <w:t xml:space="preserve">                                          </w:t>
      </w:r>
      <w:r w:rsidR="003B0B04" w:rsidRPr="00645E3C">
        <w:t xml:space="preserve"> </w:t>
      </w:r>
      <w:r w:rsidRPr="00645E3C">
        <w:rPr>
          <w:color w:val="993366"/>
        </w:rPr>
        <w:t>OPTIONAL</w:t>
      </w:r>
    </w:p>
    <w:p w14:paraId="138C7C89" w14:textId="77777777" w:rsidR="002C5D28" w:rsidRPr="00645E3C" w:rsidRDefault="002C5D28" w:rsidP="00645E3C">
      <w:pPr>
        <w:pStyle w:val="PL"/>
      </w:pPr>
      <w:r w:rsidRPr="00645E3C">
        <w:t>}</w:t>
      </w:r>
    </w:p>
    <w:p w14:paraId="0F924BBF" w14:textId="77777777" w:rsidR="003B0B04" w:rsidRPr="00645E3C" w:rsidRDefault="003B0B04" w:rsidP="00645E3C">
      <w:pPr>
        <w:pStyle w:val="PL"/>
      </w:pPr>
    </w:p>
    <w:p w14:paraId="7A7085CC" w14:textId="77777777" w:rsidR="003B0B04" w:rsidRPr="00645E3C" w:rsidRDefault="003B0B04" w:rsidP="00645E3C">
      <w:pPr>
        <w:pStyle w:val="PL"/>
      </w:pPr>
      <w:r w:rsidRPr="00645E3C">
        <w:t xml:space="preserve">RRCReconfiguration-v1540-IEs ::=        </w:t>
      </w:r>
      <w:r w:rsidRPr="00645E3C">
        <w:rPr>
          <w:color w:val="993366"/>
        </w:rPr>
        <w:t>SEQUENCE</w:t>
      </w:r>
      <w:r w:rsidRPr="00645E3C">
        <w:t xml:space="preserve"> {</w:t>
      </w:r>
    </w:p>
    <w:p w14:paraId="49C9D1C7" w14:textId="77777777" w:rsidR="003B0B04" w:rsidRPr="00645E3C" w:rsidRDefault="003B0B04" w:rsidP="00645E3C">
      <w:pPr>
        <w:pStyle w:val="PL"/>
        <w:rPr>
          <w:color w:val="808080"/>
        </w:rPr>
      </w:pPr>
      <w:r w:rsidRPr="00645E3C">
        <w:t xml:space="preserve">    otherConfig-v1540                       OtherConfig-v1</w:t>
      </w:r>
      <w:r w:rsidR="0096427B" w:rsidRPr="00645E3C">
        <w:t>540</w:t>
      </w:r>
      <w:r w:rsidRPr="00645E3C">
        <w:t xml:space="preserve">        </w:t>
      </w:r>
      <w:r w:rsidRPr="00645E3C">
        <w:rPr>
          <w:color w:val="993366"/>
        </w:rPr>
        <w:t>OPTIONAL</w:t>
      </w:r>
      <w:r w:rsidRPr="00645E3C">
        <w:t xml:space="preserve">, </w:t>
      </w:r>
      <w:r w:rsidRPr="00645E3C">
        <w:rPr>
          <w:color w:val="808080"/>
        </w:rPr>
        <w:t>-- Need M</w:t>
      </w:r>
    </w:p>
    <w:p w14:paraId="5E81A412" w14:textId="77777777" w:rsidR="003B0B04" w:rsidRPr="00645E3C" w:rsidRDefault="003B0B04"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2E802C25" w14:textId="77777777" w:rsidR="002C5D28" w:rsidRPr="00645E3C" w:rsidRDefault="003B0B04" w:rsidP="00645E3C">
      <w:pPr>
        <w:pStyle w:val="PL"/>
      </w:pPr>
      <w:r w:rsidRPr="00645E3C">
        <w:t>}</w:t>
      </w:r>
    </w:p>
    <w:p w14:paraId="062A469C" w14:textId="77777777" w:rsidR="003B0B04" w:rsidRPr="00645E3C" w:rsidRDefault="003B0B04" w:rsidP="00645E3C">
      <w:pPr>
        <w:pStyle w:val="PL"/>
      </w:pPr>
    </w:p>
    <w:p w14:paraId="1EE386DF" w14:textId="77777777" w:rsidR="002C5D28" w:rsidRPr="00645E3C" w:rsidRDefault="002C5D28" w:rsidP="00645E3C">
      <w:pPr>
        <w:pStyle w:val="PL"/>
      </w:pPr>
      <w:r w:rsidRPr="00645E3C">
        <w:t xml:space="preserve">MasterKeyUpdate ::=                 </w:t>
      </w:r>
      <w:r w:rsidRPr="00645E3C">
        <w:rPr>
          <w:color w:val="993366"/>
        </w:rPr>
        <w:t>SEQUENCE</w:t>
      </w:r>
      <w:r w:rsidRPr="00645E3C">
        <w:t xml:space="preserve"> {</w:t>
      </w:r>
    </w:p>
    <w:p w14:paraId="19B9D555" w14:textId="77777777" w:rsidR="00F95F2F" w:rsidRPr="00645E3C" w:rsidRDefault="002C5D28" w:rsidP="00645E3C">
      <w:pPr>
        <w:pStyle w:val="PL"/>
      </w:pPr>
      <w:r w:rsidRPr="00645E3C">
        <w:t xml:space="preserve">    keySetChangeIndicator           </w:t>
      </w:r>
      <w:r w:rsidRPr="00645E3C">
        <w:rPr>
          <w:color w:val="993366"/>
        </w:rPr>
        <w:t>BOOLEAN</w:t>
      </w:r>
      <w:r w:rsidRPr="00645E3C">
        <w:t>,</w:t>
      </w:r>
    </w:p>
    <w:p w14:paraId="0939D9D3" w14:textId="77777777" w:rsidR="002C5D28" w:rsidRPr="00645E3C" w:rsidRDefault="002C5D28" w:rsidP="00645E3C">
      <w:pPr>
        <w:pStyle w:val="PL"/>
      </w:pPr>
      <w:r w:rsidRPr="00645E3C">
        <w:t xml:space="preserve">    nextHopChainingCount            NextHopChainingCount,</w:t>
      </w:r>
    </w:p>
    <w:p w14:paraId="0B66331F" w14:textId="77777777" w:rsidR="002C5D28" w:rsidRPr="00645E3C" w:rsidRDefault="002C5D28" w:rsidP="00645E3C">
      <w:pPr>
        <w:pStyle w:val="PL"/>
        <w:rPr>
          <w:color w:val="808080"/>
        </w:rPr>
      </w:pPr>
      <w:r w:rsidRPr="00645E3C">
        <w:t xml:space="preserve">    nas-Container                   </w:t>
      </w:r>
      <w:r w:rsidRPr="00645E3C">
        <w:rPr>
          <w:color w:val="993366"/>
        </w:rPr>
        <w:t>OCTET</w:t>
      </w:r>
      <w:r w:rsidRPr="00645E3C">
        <w:t xml:space="preserve"> </w:t>
      </w:r>
      <w:r w:rsidRPr="00645E3C">
        <w:rPr>
          <w:color w:val="993366"/>
        </w:rPr>
        <w:t>STRING</w:t>
      </w:r>
      <w:r w:rsidRPr="00645E3C">
        <w:t xml:space="preserve">                                                    </w:t>
      </w:r>
      <w:r w:rsidRPr="00645E3C">
        <w:tab/>
      </w:r>
      <w:r w:rsidRPr="00645E3C">
        <w:tab/>
      </w:r>
      <w:r w:rsidRPr="00645E3C">
        <w:tab/>
      </w:r>
      <w:r w:rsidRPr="00645E3C">
        <w:rPr>
          <w:color w:val="993366"/>
        </w:rPr>
        <w:t>OPTIONAL</w:t>
      </w:r>
      <w:r w:rsidRPr="00645E3C">
        <w:t xml:space="preserve">,    </w:t>
      </w:r>
      <w:r w:rsidRPr="00645E3C">
        <w:rPr>
          <w:color w:val="808080"/>
        </w:rPr>
        <w:t>-- Cond securityNASC</w:t>
      </w:r>
    </w:p>
    <w:p w14:paraId="6AC3D9F7" w14:textId="77777777" w:rsidR="002C5D28" w:rsidRPr="00645E3C" w:rsidRDefault="002C5D28" w:rsidP="00645E3C">
      <w:pPr>
        <w:pStyle w:val="PL"/>
      </w:pPr>
      <w:r w:rsidRPr="00645E3C">
        <w:t xml:space="preserve">    ...</w:t>
      </w:r>
    </w:p>
    <w:p w14:paraId="768DD149" w14:textId="77777777" w:rsidR="002C5D28" w:rsidRPr="00645E3C" w:rsidRDefault="002C5D28" w:rsidP="00645E3C">
      <w:pPr>
        <w:pStyle w:val="PL"/>
      </w:pPr>
      <w:r w:rsidRPr="00645E3C">
        <w:t>}</w:t>
      </w:r>
    </w:p>
    <w:p w14:paraId="39A2E7B0" w14:textId="77777777" w:rsidR="002C5D28" w:rsidRPr="00645E3C" w:rsidRDefault="002C5D28" w:rsidP="00645E3C">
      <w:pPr>
        <w:pStyle w:val="PL"/>
      </w:pPr>
    </w:p>
    <w:p w14:paraId="399F22AE" w14:textId="77777777" w:rsidR="002C5D28" w:rsidRPr="00645E3C" w:rsidRDefault="002C5D28" w:rsidP="00645E3C">
      <w:pPr>
        <w:pStyle w:val="PL"/>
        <w:rPr>
          <w:color w:val="808080"/>
        </w:rPr>
      </w:pPr>
      <w:r w:rsidRPr="00645E3C">
        <w:rPr>
          <w:color w:val="808080"/>
        </w:rPr>
        <w:t>-- TAG-RRCRECONFIGURATION-STOP</w:t>
      </w:r>
    </w:p>
    <w:p w14:paraId="29023B96" w14:textId="77777777" w:rsidR="002C5D28" w:rsidRPr="00645E3C" w:rsidRDefault="002C5D28" w:rsidP="00645E3C">
      <w:pPr>
        <w:pStyle w:val="PL"/>
        <w:rPr>
          <w:color w:val="808080"/>
        </w:rPr>
      </w:pPr>
      <w:r w:rsidRPr="00645E3C">
        <w:rPr>
          <w:color w:val="808080"/>
        </w:rPr>
        <w:t>-- ASN1STOP</w:t>
      </w:r>
    </w:p>
    <w:p w14:paraId="55B4C32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DD5D7D5"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12B0A5D0" w14:textId="77777777" w:rsidR="002C5D28" w:rsidRPr="00645E3C" w:rsidRDefault="002C5D28" w:rsidP="00F43D0B">
            <w:pPr>
              <w:pStyle w:val="TAH"/>
              <w:rPr>
                <w:szCs w:val="22"/>
                <w:lang w:val="en-GB" w:eastAsia="ja-JP"/>
              </w:rPr>
            </w:pPr>
            <w:proofErr w:type="spellStart"/>
            <w:r w:rsidRPr="00645E3C">
              <w:rPr>
                <w:i/>
                <w:szCs w:val="22"/>
                <w:lang w:val="en-GB" w:eastAsia="ja-JP"/>
              </w:rPr>
              <w:lastRenderedPageBreak/>
              <w:t>RRCReconfiguration</w:t>
            </w:r>
            <w:proofErr w:type="spellEnd"/>
            <w:r w:rsidRPr="00645E3C">
              <w:rPr>
                <w:i/>
                <w:szCs w:val="22"/>
                <w:lang w:val="en-GB" w:eastAsia="ja-JP"/>
              </w:rPr>
              <w:t>-IEs field descriptions</w:t>
            </w:r>
          </w:p>
        </w:tc>
      </w:tr>
      <w:tr w:rsidR="002C5D28" w:rsidRPr="00645E3C" w14:paraId="3D20B0E2"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2FC5D3DB" w14:textId="77777777" w:rsidR="002C5D28" w:rsidRPr="00645E3C" w:rsidRDefault="002C5D28" w:rsidP="00F43D0B">
            <w:pPr>
              <w:pStyle w:val="TAL"/>
              <w:rPr>
                <w:b/>
                <w:bCs/>
                <w:i/>
                <w:noProof/>
                <w:lang w:val="en-GB" w:eastAsia="en-GB"/>
              </w:rPr>
            </w:pPr>
            <w:r w:rsidRPr="00645E3C">
              <w:rPr>
                <w:b/>
                <w:bCs/>
                <w:i/>
                <w:noProof/>
                <w:lang w:val="en-GB" w:eastAsia="en-GB"/>
              </w:rPr>
              <w:t>dedicatedNAS-MessageList</w:t>
            </w:r>
          </w:p>
          <w:p w14:paraId="535D4B5A" w14:textId="77777777" w:rsidR="002C5D28" w:rsidRPr="00645E3C" w:rsidRDefault="002C5D28" w:rsidP="00F43D0B">
            <w:pPr>
              <w:pStyle w:val="TAL"/>
              <w:rPr>
                <w:bCs/>
                <w:noProof/>
                <w:lang w:val="en-GB" w:eastAsia="en-GB"/>
              </w:rPr>
            </w:pPr>
            <w:r w:rsidRPr="00645E3C">
              <w:rPr>
                <w:bCs/>
                <w:noProof/>
                <w:lang w:val="en-GB" w:eastAsia="en-GB"/>
              </w:rPr>
              <w:t xml:space="preserve">This field is used to transfer UE specific NAS layer information between the network and the UE. The RRC layer is transparent for each PDU in the list. </w:t>
            </w:r>
          </w:p>
        </w:tc>
      </w:tr>
      <w:tr w:rsidR="00174ABF" w:rsidRPr="00645E3C" w14:paraId="5C5C8949" w14:textId="77777777" w:rsidTr="00C3312D">
        <w:tc>
          <w:tcPr>
            <w:tcW w:w="14173" w:type="dxa"/>
            <w:tcBorders>
              <w:top w:val="single" w:sz="4" w:space="0" w:color="auto"/>
              <w:left w:val="single" w:sz="4" w:space="0" w:color="auto"/>
              <w:bottom w:val="single" w:sz="4" w:space="0" w:color="auto"/>
              <w:right w:val="single" w:sz="4" w:space="0" w:color="auto"/>
            </w:tcBorders>
          </w:tcPr>
          <w:p w14:paraId="2A2EAB3D" w14:textId="77777777" w:rsidR="00174ABF" w:rsidRPr="00645E3C" w:rsidRDefault="00174ABF" w:rsidP="00706D38">
            <w:pPr>
              <w:pStyle w:val="TAL"/>
              <w:rPr>
                <w:b/>
                <w:i/>
                <w:noProof/>
                <w:lang w:val="en-GB" w:eastAsia="en-GB"/>
              </w:rPr>
            </w:pPr>
            <w:r w:rsidRPr="00645E3C">
              <w:rPr>
                <w:b/>
                <w:i/>
                <w:noProof/>
                <w:lang w:val="en-GB" w:eastAsia="en-GB"/>
              </w:rPr>
              <w:t>dedicatedSIB1-Delivery</w:t>
            </w:r>
          </w:p>
          <w:p w14:paraId="5B6C1488" w14:textId="77777777" w:rsidR="00174ABF" w:rsidRPr="00645E3C" w:rsidRDefault="00174ABF" w:rsidP="00706D38">
            <w:pPr>
              <w:pStyle w:val="TAL"/>
              <w:rPr>
                <w:noProof/>
                <w:lang w:val="en-GB" w:eastAsia="en-GB"/>
              </w:rPr>
            </w:pPr>
            <w:r w:rsidRPr="00645E3C">
              <w:rPr>
                <w:noProof/>
                <w:lang w:val="en-GB" w:eastAsia="en-GB"/>
              </w:rPr>
              <w:t>This field is used to transfer SIB1 to the UE.</w:t>
            </w:r>
          </w:p>
        </w:tc>
      </w:tr>
      <w:tr w:rsidR="00174ABF" w:rsidRPr="00645E3C" w14:paraId="7643EB00" w14:textId="77777777" w:rsidTr="00C3312D">
        <w:tc>
          <w:tcPr>
            <w:tcW w:w="14173" w:type="dxa"/>
            <w:tcBorders>
              <w:top w:val="single" w:sz="4" w:space="0" w:color="auto"/>
              <w:left w:val="single" w:sz="4" w:space="0" w:color="auto"/>
              <w:bottom w:val="single" w:sz="4" w:space="0" w:color="auto"/>
              <w:right w:val="single" w:sz="4" w:space="0" w:color="auto"/>
            </w:tcBorders>
          </w:tcPr>
          <w:p w14:paraId="650B943A" w14:textId="77777777" w:rsidR="00174ABF" w:rsidRPr="00645E3C" w:rsidRDefault="00174ABF" w:rsidP="00706D38">
            <w:pPr>
              <w:pStyle w:val="TAL"/>
              <w:rPr>
                <w:b/>
                <w:i/>
                <w:noProof/>
                <w:lang w:val="en-GB" w:eastAsia="en-GB"/>
              </w:rPr>
            </w:pPr>
            <w:r w:rsidRPr="00645E3C">
              <w:rPr>
                <w:b/>
                <w:i/>
                <w:noProof/>
                <w:lang w:val="en-GB" w:eastAsia="en-GB"/>
              </w:rPr>
              <w:t>dedicatedSystemInformationDelivery</w:t>
            </w:r>
          </w:p>
          <w:p w14:paraId="084265B1" w14:textId="77777777" w:rsidR="00174ABF" w:rsidRPr="00645E3C" w:rsidRDefault="00174ABF" w:rsidP="00706D38">
            <w:pPr>
              <w:pStyle w:val="TAL"/>
              <w:rPr>
                <w:noProof/>
                <w:lang w:val="en-GB" w:eastAsia="en-GB"/>
              </w:rPr>
            </w:pPr>
            <w:r w:rsidRPr="00645E3C">
              <w:rPr>
                <w:noProof/>
                <w:lang w:val="en-GB" w:eastAsia="en-GB"/>
              </w:rPr>
              <w:t>This field is used to transfer SIB6, SIB7, SIB8 to the UE.</w:t>
            </w:r>
          </w:p>
        </w:tc>
      </w:tr>
      <w:tr w:rsidR="002C5D28" w:rsidRPr="00645E3C" w14:paraId="14D919F8"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269B4594" w14:textId="77777777" w:rsidR="002C5D28" w:rsidRPr="00645E3C" w:rsidRDefault="002C5D28" w:rsidP="00F43D0B">
            <w:pPr>
              <w:pStyle w:val="TAL"/>
              <w:rPr>
                <w:b/>
                <w:bCs/>
                <w:i/>
                <w:noProof/>
                <w:lang w:val="en-GB" w:eastAsia="en-GB"/>
              </w:rPr>
            </w:pPr>
            <w:r w:rsidRPr="00645E3C">
              <w:rPr>
                <w:b/>
                <w:bCs/>
                <w:i/>
                <w:noProof/>
                <w:lang w:val="en-GB" w:eastAsia="en-GB"/>
              </w:rPr>
              <w:t>fullConfig</w:t>
            </w:r>
          </w:p>
          <w:p w14:paraId="2DC90BDE" w14:textId="77777777" w:rsidR="002C5D28" w:rsidRPr="00645E3C" w:rsidRDefault="002C5D28" w:rsidP="00F43D0B">
            <w:pPr>
              <w:pStyle w:val="TAL"/>
              <w:rPr>
                <w:b/>
                <w:i/>
                <w:szCs w:val="22"/>
                <w:lang w:val="en-GB" w:eastAsia="ja-JP"/>
              </w:rPr>
            </w:pPr>
            <w:r w:rsidRPr="00645E3C">
              <w:rPr>
                <w:bCs/>
                <w:noProof/>
                <w:lang w:val="en-GB" w:eastAsia="en-GB"/>
              </w:rPr>
              <w:t xml:space="preserve">Indicates that the full configuration option is applicable for the </w:t>
            </w:r>
            <w:proofErr w:type="spellStart"/>
            <w:r w:rsidRPr="00645E3C">
              <w:rPr>
                <w:i/>
                <w:szCs w:val="22"/>
                <w:lang w:val="en-GB" w:eastAsia="ja-JP"/>
              </w:rPr>
              <w:t>RRCReconfiguration</w:t>
            </w:r>
            <w:proofErr w:type="spellEnd"/>
            <w:r w:rsidRPr="00645E3C">
              <w:rPr>
                <w:bCs/>
                <w:noProof/>
                <w:lang w:val="en-GB" w:eastAsia="en-GB"/>
              </w:rPr>
              <w:t xml:space="preserve"> message.</w:t>
            </w:r>
          </w:p>
        </w:tc>
      </w:tr>
      <w:tr w:rsidR="002C5D28" w:rsidRPr="00645E3C" w14:paraId="6C78BD82"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67C5FC29" w14:textId="77777777" w:rsidR="002C5D28" w:rsidRPr="00645E3C" w:rsidRDefault="002C5D28" w:rsidP="00F43D0B">
            <w:pPr>
              <w:pStyle w:val="TAL"/>
              <w:rPr>
                <w:b/>
                <w:i/>
                <w:lang w:val="en-GB" w:eastAsia="en-GB"/>
              </w:rPr>
            </w:pPr>
            <w:proofErr w:type="spellStart"/>
            <w:r w:rsidRPr="00645E3C">
              <w:rPr>
                <w:b/>
                <w:i/>
                <w:lang w:val="en-GB" w:eastAsia="en-GB"/>
              </w:rPr>
              <w:t>keySetChangeIndicator</w:t>
            </w:r>
            <w:proofErr w:type="spellEnd"/>
          </w:p>
          <w:p w14:paraId="31678C29" w14:textId="5D317B4E" w:rsidR="002C5D28" w:rsidRPr="00645E3C" w:rsidRDefault="00DA1A61" w:rsidP="00F43D0B">
            <w:pPr>
              <w:pStyle w:val="TAL"/>
              <w:rPr>
                <w:b/>
                <w:bCs/>
                <w:i/>
                <w:noProof/>
                <w:lang w:val="en-GB" w:eastAsia="en-GB"/>
              </w:rPr>
            </w:pPr>
            <w:ins w:id="64" w:author="Ericsson" w:date="2019-02-13T10:34:00Z">
              <w:r w:rsidRPr="00DA1A61">
                <w:rPr>
                  <w:bCs/>
                  <w:noProof/>
                  <w:lang w:val="en-GB" w:eastAsia="en-GB"/>
                </w:rPr>
                <w:t xml:space="preserve">Indicates whether UE shall derive a new KgNB. If reconfigurationWithSync is included, value </w:t>
              </w:r>
            </w:ins>
            <w:del w:id="65" w:author="Ericsson" w:date="2019-02-13T10:34:00Z">
              <w:r w:rsidR="002C5D28" w:rsidRPr="00645E3C" w:rsidDel="00DA1A61">
                <w:rPr>
                  <w:bCs/>
                  <w:noProof/>
                  <w:lang w:val="en-GB" w:eastAsia="en-GB"/>
                </w:rPr>
                <w:delText>T</w:delText>
              </w:r>
            </w:del>
            <w:ins w:id="66" w:author="Ericsson" w:date="2019-02-13T10:34:00Z">
              <w:r>
                <w:rPr>
                  <w:bCs/>
                  <w:noProof/>
                  <w:lang w:val="en-GB" w:eastAsia="en-GB"/>
                </w:rPr>
                <w:t>t</w:t>
              </w:r>
            </w:ins>
            <w:r w:rsidR="002C5D28" w:rsidRPr="00645E3C">
              <w:rPr>
                <w:bCs/>
                <w:noProof/>
                <w:lang w:val="en-GB" w:eastAsia="en-GB"/>
              </w:rPr>
              <w:t>rue i</w:t>
            </w:r>
            <w:ins w:id="67" w:author="Ericsson" w:date="2019-02-13T10:35:00Z">
              <w:r w:rsidR="00804EEE">
                <w:rPr>
                  <w:bCs/>
                  <w:noProof/>
                  <w:lang w:val="en-GB" w:eastAsia="en-GB"/>
                </w:rPr>
                <w:t>ndicate</w:t>
              </w:r>
            </w:ins>
            <w:r w:rsidR="002C5D28" w:rsidRPr="00645E3C">
              <w:rPr>
                <w:bCs/>
                <w:noProof/>
                <w:lang w:val="en-GB" w:eastAsia="en-GB"/>
              </w:rPr>
              <w:t xml:space="preserve">s </w:t>
            </w:r>
            <w:ins w:id="68" w:author="Ericsson" w:date="2019-02-13T10:35:00Z">
              <w:r w:rsidR="00050011">
                <w:rPr>
                  <w:bCs/>
                  <w:noProof/>
                  <w:lang w:val="en-GB" w:eastAsia="en-GB"/>
                </w:rPr>
                <w:t>that</w:t>
              </w:r>
            </w:ins>
            <w:del w:id="69" w:author="Ericsson" w:date="2019-02-13T10:35:00Z">
              <w:r w:rsidR="002C5D28" w:rsidRPr="00645E3C" w:rsidDel="00050011">
                <w:rPr>
                  <w:bCs/>
                  <w:noProof/>
                  <w:lang w:val="en-GB" w:eastAsia="en-GB"/>
                </w:rPr>
                <w:delText>used in an intra-cell handover when</w:delText>
              </w:r>
            </w:del>
            <w:r w:rsidR="002C5D28" w:rsidRPr="00645E3C">
              <w:rPr>
                <w:bCs/>
                <w:noProof/>
                <w:lang w:val="en-GB" w:eastAsia="en-GB"/>
              </w:rPr>
              <w:t xml:space="preserve"> a K</w:t>
            </w:r>
            <w:r w:rsidR="002C5D28" w:rsidRPr="00645E3C">
              <w:rPr>
                <w:bCs/>
                <w:noProof/>
                <w:vertAlign w:val="subscript"/>
                <w:lang w:val="en-GB" w:eastAsia="en-GB"/>
              </w:rPr>
              <w:t>gNB</w:t>
            </w:r>
            <w:r w:rsidR="002C5D28" w:rsidRPr="00645E3C">
              <w:rPr>
                <w:bCs/>
                <w:noProof/>
                <w:lang w:val="en-GB" w:eastAsia="en-GB"/>
              </w:rPr>
              <w:t xml:space="preserve"> key is derived from a K</w:t>
            </w:r>
            <w:r w:rsidR="002C5D28" w:rsidRPr="00645E3C">
              <w:rPr>
                <w:bCs/>
                <w:noProof/>
                <w:vertAlign w:val="subscript"/>
                <w:lang w:val="en-GB" w:eastAsia="en-GB"/>
              </w:rPr>
              <w:t>AMF</w:t>
            </w:r>
            <w:r w:rsidR="002C5D28" w:rsidRPr="00645E3C">
              <w:rPr>
                <w:bCs/>
                <w:noProof/>
                <w:lang w:val="en-GB" w:eastAsia="en-GB"/>
              </w:rPr>
              <w:t xml:space="preserve"> key taken into use through the latest successful NAS SMC procedure, </w:t>
            </w:r>
            <w:r w:rsidR="002C5D28" w:rsidRPr="00645E3C">
              <w:rPr>
                <w:rFonts w:eastAsia="SimSun"/>
                <w:bCs/>
                <w:noProof/>
                <w:lang w:val="en-GB" w:eastAsia="zh-CN"/>
              </w:rPr>
              <w:t>or</w:t>
            </w:r>
            <w:r w:rsidR="002C5D28" w:rsidRPr="00645E3C">
              <w:rPr>
                <w:lang w:val="en-GB" w:eastAsia="ja-JP"/>
              </w:rPr>
              <w:t xml:space="preserve"> N2 handover procedure with K</w:t>
            </w:r>
            <w:r w:rsidR="002C5D28" w:rsidRPr="00645E3C">
              <w:rPr>
                <w:vertAlign w:val="subscript"/>
                <w:lang w:val="en-GB" w:eastAsia="ja-JP"/>
              </w:rPr>
              <w:t>AMF</w:t>
            </w:r>
            <w:r w:rsidR="002C5D28" w:rsidRPr="00645E3C">
              <w:rPr>
                <w:lang w:val="en-GB" w:eastAsia="ja-JP"/>
              </w:rPr>
              <w:t xml:space="preserve"> change,</w:t>
            </w:r>
            <w:r w:rsidR="002C5D28" w:rsidRPr="00645E3C">
              <w:rPr>
                <w:bCs/>
                <w:noProof/>
                <w:lang w:val="en-GB" w:eastAsia="en-GB"/>
              </w:rPr>
              <w:t xml:space="preserve"> as described in TS 33.501 [11] for K</w:t>
            </w:r>
            <w:r w:rsidR="002C5D28" w:rsidRPr="00645E3C">
              <w:rPr>
                <w:bCs/>
                <w:noProof/>
                <w:vertAlign w:val="subscript"/>
                <w:lang w:val="en-GB" w:eastAsia="en-GB"/>
              </w:rPr>
              <w:t>gNB</w:t>
            </w:r>
            <w:r w:rsidR="002C5D28" w:rsidRPr="00645E3C">
              <w:rPr>
                <w:bCs/>
                <w:noProof/>
                <w:lang w:val="en-GB" w:eastAsia="en-GB"/>
              </w:rPr>
              <w:t xml:space="preserve"> re-keying. False i</w:t>
            </w:r>
            <w:ins w:id="70" w:author="Ericsson" w:date="2019-02-13T10:35:00Z">
              <w:r w:rsidR="00DD0C2D">
                <w:rPr>
                  <w:bCs/>
                  <w:noProof/>
                  <w:lang w:val="en-GB" w:eastAsia="en-GB"/>
                </w:rPr>
                <w:t>ndicate</w:t>
              </w:r>
            </w:ins>
            <w:r w:rsidR="002C5D28" w:rsidRPr="00645E3C">
              <w:rPr>
                <w:bCs/>
                <w:noProof/>
                <w:lang w:val="en-GB" w:eastAsia="en-GB"/>
              </w:rPr>
              <w:t xml:space="preserve">s </w:t>
            </w:r>
            <w:ins w:id="71" w:author="Ericsson" w:date="2019-02-13T10:35:00Z">
              <w:r w:rsidR="00DD0C2D">
                <w:rPr>
                  <w:bCs/>
                  <w:noProof/>
                  <w:lang w:val="en-GB" w:eastAsia="en-GB"/>
                </w:rPr>
                <w:t>that</w:t>
              </w:r>
            </w:ins>
            <w:del w:id="72" w:author="Ericsson" w:date="2019-02-13T10:35:00Z">
              <w:r w:rsidR="002C5D28" w:rsidRPr="00645E3C" w:rsidDel="00DD0C2D">
                <w:rPr>
                  <w:bCs/>
                  <w:noProof/>
                  <w:lang w:val="en-GB" w:eastAsia="en-GB"/>
                </w:rPr>
                <w:delText>used in an intra-NR handover when</w:delText>
              </w:r>
            </w:del>
            <w:r w:rsidR="002C5D28" w:rsidRPr="00645E3C">
              <w:rPr>
                <w:bCs/>
                <w:noProof/>
                <w:lang w:val="en-GB" w:eastAsia="en-GB"/>
              </w:rPr>
              <w:t xml:space="preserve"> the new K</w:t>
            </w:r>
            <w:r w:rsidR="002C5D28" w:rsidRPr="00645E3C">
              <w:rPr>
                <w:bCs/>
                <w:noProof/>
                <w:vertAlign w:val="subscript"/>
                <w:lang w:val="en-GB" w:eastAsia="en-GB"/>
              </w:rPr>
              <w:t>gNB</w:t>
            </w:r>
            <w:r w:rsidR="002C5D28" w:rsidRPr="00645E3C">
              <w:rPr>
                <w:bCs/>
                <w:noProof/>
                <w:lang w:val="en-GB" w:eastAsia="en-GB"/>
              </w:rPr>
              <w:t xml:space="preserve"> key is obtained from the current K</w:t>
            </w:r>
            <w:r w:rsidR="002C5D28" w:rsidRPr="00645E3C">
              <w:rPr>
                <w:bCs/>
                <w:noProof/>
                <w:vertAlign w:val="subscript"/>
                <w:lang w:val="en-GB" w:eastAsia="en-GB"/>
              </w:rPr>
              <w:t>gNB</w:t>
            </w:r>
            <w:r w:rsidR="002C5D28" w:rsidRPr="00645E3C">
              <w:rPr>
                <w:bCs/>
                <w:noProof/>
                <w:lang w:val="en-GB" w:eastAsia="en-GB"/>
              </w:rPr>
              <w:t xml:space="preserve"> key or from the NH as described in TS 33.501 [11].</w:t>
            </w:r>
          </w:p>
        </w:tc>
      </w:tr>
      <w:tr w:rsidR="002C5D28" w:rsidRPr="00645E3C" w14:paraId="721E3244"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6F0B2267" w14:textId="77777777" w:rsidR="002C5D28" w:rsidRPr="00645E3C" w:rsidRDefault="002C5D28" w:rsidP="00F43D0B">
            <w:pPr>
              <w:pStyle w:val="TAL"/>
              <w:rPr>
                <w:szCs w:val="22"/>
                <w:lang w:val="en-GB" w:eastAsia="ja-JP"/>
              </w:rPr>
            </w:pPr>
            <w:proofErr w:type="spellStart"/>
            <w:r w:rsidRPr="00645E3C">
              <w:rPr>
                <w:b/>
                <w:i/>
                <w:szCs w:val="22"/>
                <w:lang w:val="en-GB" w:eastAsia="ja-JP"/>
              </w:rPr>
              <w:t>masterCellGroup</w:t>
            </w:r>
            <w:proofErr w:type="spellEnd"/>
          </w:p>
          <w:p w14:paraId="1933C521" w14:textId="77777777" w:rsidR="002C5D28" w:rsidRPr="00645E3C" w:rsidRDefault="002C5D28" w:rsidP="00F43D0B">
            <w:pPr>
              <w:pStyle w:val="TAL"/>
              <w:rPr>
                <w:b/>
                <w:i/>
                <w:szCs w:val="22"/>
                <w:lang w:val="en-GB" w:eastAsia="ja-JP"/>
              </w:rPr>
            </w:pPr>
            <w:r w:rsidRPr="00645E3C">
              <w:rPr>
                <w:szCs w:val="22"/>
                <w:lang w:val="en-GB" w:eastAsia="ja-JP"/>
              </w:rPr>
              <w:t>Configuration of master cell group.</w:t>
            </w:r>
          </w:p>
        </w:tc>
      </w:tr>
      <w:tr w:rsidR="002C5D28" w:rsidRPr="00645E3C" w14:paraId="6ABA784F"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0B7B4C26" w14:textId="77777777" w:rsidR="00F95F2F" w:rsidRPr="00645E3C" w:rsidRDefault="002C5D28" w:rsidP="00F43D0B">
            <w:pPr>
              <w:pStyle w:val="TAL"/>
              <w:rPr>
                <w:b/>
                <w:bCs/>
                <w:i/>
                <w:noProof/>
                <w:lang w:val="en-GB" w:eastAsia="en-GB"/>
              </w:rPr>
            </w:pPr>
            <w:r w:rsidRPr="00645E3C">
              <w:rPr>
                <w:b/>
                <w:bCs/>
                <w:i/>
                <w:noProof/>
                <w:lang w:val="en-GB" w:eastAsia="en-GB"/>
              </w:rPr>
              <w:t>nas-Container</w:t>
            </w:r>
          </w:p>
          <w:p w14:paraId="14250195" w14:textId="77777777" w:rsidR="002C5D28" w:rsidRPr="00645E3C" w:rsidRDefault="002C5D28" w:rsidP="00F43D0B">
            <w:pPr>
              <w:pStyle w:val="TAL"/>
              <w:rPr>
                <w:b/>
                <w:i/>
                <w:szCs w:val="22"/>
                <w:lang w:val="en-GB" w:eastAsia="ja-JP"/>
              </w:rPr>
            </w:pPr>
            <w:r w:rsidRPr="00645E3C">
              <w:rPr>
                <w:bCs/>
                <w:noProof/>
                <w:lang w:val="en-GB" w:eastAsia="en-GB"/>
              </w:rPr>
              <w:t xml:space="preserve">This field is used to </w:t>
            </w:r>
            <w:r w:rsidRPr="00645E3C">
              <w:rPr>
                <w:lang w:val="en-GB" w:eastAsia="en-GB"/>
              </w:rPr>
              <w:t>transfer</w:t>
            </w:r>
            <w:r w:rsidRPr="00645E3C">
              <w:rPr>
                <w:iCs/>
                <w:lang w:val="en-GB" w:eastAsia="en-GB"/>
              </w:rPr>
              <w:t xml:space="preserve"> UE specific NAS layer information between the network and the UE. The RRC layer is transparent for this field, although it affects activation of AS- security</w:t>
            </w:r>
            <w:r w:rsidRPr="00645E3C">
              <w:rPr>
                <w:bCs/>
                <w:noProof/>
                <w:lang w:val="en-GB" w:eastAsia="en-GB"/>
              </w:rPr>
              <w:t xml:space="preserve"> after inter-system handover to NR. The content is defined in TS 24.501</w:t>
            </w:r>
            <w:r w:rsidR="0069708C" w:rsidRPr="00645E3C">
              <w:rPr>
                <w:bCs/>
                <w:noProof/>
                <w:lang w:val="en-GB" w:eastAsia="en-GB"/>
              </w:rPr>
              <w:t xml:space="preserve"> [23]</w:t>
            </w:r>
            <w:r w:rsidRPr="00645E3C">
              <w:rPr>
                <w:bCs/>
                <w:noProof/>
                <w:lang w:val="en-GB" w:eastAsia="en-GB"/>
              </w:rPr>
              <w:t>.</w:t>
            </w:r>
          </w:p>
        </w:tc>
      </w:tr>
      <w:tr w:rsidR="002C5D28" w:rsidRPr="00645E3C" w14:paraId="1D91AFF5"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0EA65DF9" w14:textId="77777777" w:rsidR="002C5D28" w:rsidRPr="00645E3C" w:rsidRDefault="002C5D28" w:rsidP="00F43D0B">
            <w:pPr>
              <w:pStyle w:val="TAL"/>
              <w:rPr>
                <w:b/>
                <w:i/>
                <w:lang w:val="en-GB" w:eastAsia="en-GB"/>
              </w:rPr>
            </w:pPr>
            <w:proofErr w:type="spellStart"/>
            <w:r w:rsidRPr="00645E3C">
              <w:rPr>
                <w:b/>
                <w:i/>
                <w:lang w:val="en-GB" w:eastAsia="en-GB"/>
              </w:rPr>
              <w:t>nextHopChainingCount</w:t>
            </w:r>
            <w:proofErr w:type="spellEnd"/>
          </w:p>
          <w:p w14:paraId="1F6FC2D2" w14:textId="77777777" w:rsidR="002C5D28" w:rsidRPr="00645E3C" w:rsidRDefault="002C5D28" w:rsidP="00F43D0B">
            <w:pPr>
              <w:pStyle w:val="TAL"/>
              <w:rPr>
                <w:b/>
                <w:i/>
                <w:szCs w:val="22"/>
                <w:lang w:val="en-GB" w:eastAsia="ja-JP"/>
              </w:rPr>
            </w:pPr>
            <w:r w:rsidRPr="00645E3C">
              <w:rPr>
                <w:bCs/>
                <w:noProof/>
                <w:lang w:val="en-GB" w:eastAsia="en-GB"/>
              </w:rPr>
              <w:t>Parameter NCC: See TS 33.501 [11]</w:t>
            </w:r>
          </w:p>
        </w:tc>
      </w:tr>
      <w:tr w:rsidR="003027F5" w:rsidRPr="00645E3C" w14:paraId="449D3414"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79181049" w14:textId="77777777" w:rsidR="003027F5" w:rsidRPr="00645E3C" w:rsidRDefault="003027F5" w:rsidP="009C3DEF">
            <w:pPr>
              <w:pStyle w:val="TAL"/>
              <w:rPr>
                <w:b/>
                <w:bCs/>
                <w:i/>
                <w:noProof/>
                <w:lang w:val="en-GB" w:eastAsia="en-GB"/>
              </w:rPr>
            </w:pPr>
            <w:r w:rsidRPr="00645E3C">
              <w:rPr>
                <w:b/>
                <w:bCs/>
                <w:i/>
                <w:noProof/>
                <w:lang w:val="en-GB" w:eastAsia="en-GB"/>
              </w:rPr>
              <w:t>otherConfig</w:t>
            </w:r>
          </w:p>
          <w:p w14:paraId="2B35A8E5" w14:textId="77777777" w:rsidR="003027F5" w:rsidRPr="00645E3C" w:rsidRDefault="003027F5" w:rsidP="009C3DEF">
            <w:pPr>
              <w:pStyle w:val="TAL"/>
              <w:rPr>
                <w:bCs/>
                <w:noProof/>
                <w:lang w:val="en-GB" w:eastAsia="en-GB"/>
              </w:rPr>
            </w:pPr>
            <w:r w:rsidRPr="00645E3C">
              <w:rPr>
                <w:bCs/>
                <w:noProof/>
                <w:lang w:val="en-GB" w:eastAsia="en-GB"/>
              </w:rPr>
              <w:t>Contains configuration related to other configurations.</w:t>
            </w:r>
          </w:p>
        </w:tc>
      </w:tr>
      <w:tr w:rsidR="002C5D28" w:rsidRPr="00645E3C" w14:paraId="1AE1DD99"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5DE3C9C4" w14:textId="77777777" w:rsidR="002C5D28" w:rsidRPr="00645E3C" w:rsidRDefault="002C5D28" w:rsidP="00F43D0B">
            <w:pPr>
              <w:pStyle w:val="TAL"/>
              <w:rPr>
                <w:szCs w:val="22"/>
                <w:lang w:val="en-GB" w:eastAsia="ja-JP"/>
              </w:rPr>
            </w:pPr>
            <w:proofErr w:type="spellStart"/>
            <w:r w:rsidRPr="00645E3C">
              <w:rPr>
                <w:b/>
                <w:i/>
                <w:szCs w:val="22"/>
                <w:lang w:val="en-GB" w:eastAsia="ja-JP"/>
              </w:rPr>
              <w:t>radioBearerConfig</w:t>
            </w:r>
            <w:proofErr w:type="spellEnd"/>
          </w:p>
          <w:p w14:paraId="06C050A1" w14:textId="77777777" w:rsidR="002C5D28" w:rsidRPr="00645E3C" w:rsidRDefault="002C5D28" w:rsidP="00F43D0B">
            <w:pPr>
              <w:pStyle w:val="TAL"/>
              <w:rPr>
                <w:szCs w:val="22"/>
                <w:lang w:val="en-GB" w:eastAsia="ja-JP"/>
              </w:rPr>
            </w:pPr>
            <w:r w:rsidRPr="00645E3C">
              <w:rPr>
                <w:szCs w:val="22"/>
                <w:lang w:val="en-GB" w:eastAsia="ja-JP"/>
              </w:rPr>
              <w:t xml:space="preserve">Configuration of Radio Bearers (DRBs, SRBs) including SDAP/PDCP. In EN-DC this field may only be present if the </w:t>
            </w:r>
            <w:proofErr w:type="spellStart"/>
            <w:r w:rsidRPr="00645E3C">
              <w:rPr>
                <w:szCs w:val="22"/>
                <w:lang w:val="en-GB" w:eastAsia="ja-JP"/>
              </w:rPr>
              <w:t>RRCReconfiguration</w:t>
            </w:r>
            <w:proofErr w:type="spellEnd"/>
            <w:r w:rsidRPr="00645E3C">
              <w:rPr>
                <w:szCs w:val="22"/>
                <w:lang w:val="en-GB" w:eastAsia="ja-JP"/>
              </w:rPr>
              <w:t xml:space="preserve"> is transmitted over SRB3.</w:t>
            </w:r>
          </w:p>
        </w:tc>
      </w:tr>
      <w:tr w:rsidR="002C5D28" w:rsidRPr="00645E3C" w14:paraId="36EE0631"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65FEF765" w14:textId="77777777" w:rsidR="002C5D28" w:rsidRPr="00645E3C" w:rsidRDefault="002C5D28" w:rsidP="00F43D0B">
            <w:pPr>
              <w:pStyle w:val="TAL"/>
              <w:rPr>
                <w:szCs w:val="22"/>
                <w:lang w:val="en-GB" w:eastAsia="ja-JP"/>
              </w:rPr>
            </w:pPr>
            <w:proofErr w:type="spellStart"/>
            <w:r w:rsidRPr="00645E3C">
              <w:rPr>
                <w:b/>
                <w:i/>
                <w:szCs w:val="22"/>
                <w:lang w:val="en-GB" w:eastAsia="ja-JP"/>
              </w:rPr>
              <w:t>secondaryCellGroup</w:t>
            </w:r>
            <w:proofErr w:type="spellEnd"/>
          </w:p>
          <w:p w14:paraId="0165BC1B" w14:textId="77777777" w:rsidR="002C5D28" w:rsidRPr="00645E3C" w:rsidRDefault="002C5D28" w:rsidP="00F43D0B">
            <w:pPr>
              <w:pStyle w:val="TAL"/>
              <w:rPr>
                <w:szCs w:val="22"/>
                <w:lang w:val="en-GB" w:eastAsia="ja-JP"/>
              </w:rPr>
            </w:pPr>
            <w:r w:rsidRPr="00645E3C">
              <w:rPr>
                <w:szCs w:val="22"/>
                <w:lang w:val="en-GB" w:eastAsia="ja-JP"/>
              </w:rPr>
              <w:t>Configuration of secondary cell group (EN-DC).</w:t>
            </w:r>
          </w:p>
        </w:tc>
      </w:tr>
    </w:tbl>
    <w:p w14:paraId="647049FC"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4A31F87A" w14:textId="77777777" w:rsidTr="005D376B">
        <w:tc>
          <w:tcPr>
            <w:tcW w:w="4027" w:type="dxa"/>
          </w:tcPr>
          <w:p w14:paraId="42D33917" w14:textId="77777777" w:rsidR="002C5D28" w:rsidRPr="00645E3C" w:rsidRDefault="002C5D28" w:rsidP="00F43D0B">
            <w:pPr>
              <w:pStyle w:val="TAH"/>
              <w:rPr>
                <w:szCs w:val="22"/>
                <w:lang w:val="en-GB" w:eastAsia="ja-JP"/>
              </w:rPr>
            </w:pPr>
            <w:r w:rsidRPr="00645E3C">
              <w:rPr>
                <w:szCs w:val="22"/>
                <w:lang w:val="en-GB" w:eastAsia="ja-JP"/>
              </w:rPr>
              <w:t>Conditional Presence</w:t>
            </w:r>
          </w:p>
        </w:tc>
        <w:tc>
          <w:tcPr>
            <w:tcW w:w="10146" w:type="dxa"/>
          </w:tcPr>
          <w:p w14:paraId="3C41FA74" w14:textId="77777777" w:rsidR="002C5D28" w:rsidRPr="00645E3C" w:rsidRDefault="002C5D28" w:rsidP="00F43D0B">
            <w:pPr>
              <w:pStyle w:val="TAH"/>
              <w:rPr>
                <w:szCs w:val="22"/>
                <w:lang w:val="en-GB" w:eastAsia="ja-JP"/>
              </w:rPr>
            </w:pPr>
            <w:r w:rsidRPr="00645E3C">
              <w:rPr>
                <w:szCs w:val="22"/>
                <w:lang w:val="en-GB" w:eastAsia="ja-JP"/>
              </w:rPr>
              <w:t>Explanation</w:t>
            </w:r>
          </w:p>
        </w:tc>
      </w:tr>
      <w:tr w:rsidR="002C5D28" w:rsidRPr="00645E3C" w14:paraId="7B66AF74" w14:textId="77777777" w:rsidTr="005D376B">
        <w:tc>
          <w:tcPr>
            <w:tcW w:w="4027" w:type="dxa"/>
          </w:tcPr>
          <w:p w14:paraId="7A162CF8" w14:textId="77777777" w:rsidR="002C5D28" w:rsidRPr="00645E3C" w:rsidRDefault="002C5D28" w:rsidP="00F43D0B">
            <w:pPr>
              <w:pStyle w:val="TAL"/>
              <w:rPr>
                <w:i/>
                <w:szCs w:val="22"/>
                <w:lang w:val="en-GB" w:eastAsia="ja-JP"/>
              </w:rPr>
            </w:pPr>
            <w:proofErr w:type="spellStart"/>
            <w:r w:rsidRPr="00645E3C">
              <w:rPr>
                <w:i/>
                <w:szCs w:val="22"/>
                <w:lang w:val="en-GB" w:eastAsia="ja-JP"/>
              </w:rPr>
              <w:t>nonHO</w:t>
            </w:r>
            <w:proofErr w:type="spellEnd"/>
          </w:p>
        </w:tc>
        <w:tc>
          <w:tcPr>
            <w:tcW w:w="10146" w:type="dxa"/>
          </w:tcPr>
          <w:p w14:paraId="3FC81F54" w14:textId="77777777" w:rsidR="002C5D28" w:rsidRPr="00645E3C" w:rsidRDefault="002C5D28" w:rsidP="00F43D0B">
            <w:pPr>
              <w:pStyle w:val="TAL"/>
              <w:rPr>
                <w:szCs w:val="22"/>
                <w:lang w:val="en-GB" w:eastAsia="ja-JP"/>
              </w:rPr>
            </w:pPr>
            <w:r w:rsidRPr="00645E3C">
              <w:rPr>
                <w:szCs w:val="22"/>
                <w:lang w:val="en-GB" w:eastAsia="en-GB"/>
              </w:rPr>
              <w:t>The field is not present in case of reconfiguration with sync within NR or to NR; otherwise it is optionally present, need N.</w:t>
            </w:r>
          </w:p>
        </w:tc>
      </w:tr>
      <w:tr w:rsidR="002C5D28" w:rsidRPr="00645E3C" w14:paraId="67D44993" w14:textId="77777777" w:rsidTr="005D376B">
        <w:tc>
          <w:tcPr>
            <w:tcW w:w="4027" w:type="dxa"/>
          </w:tcPr>
          <w:p w14:paraId="2D660275" w14:textId="77777777" w:rsidR="002C5D28" w:rsidRPr="00645E3C" w:rsidRDefault="002C5D28" w:rsidP="00F43D0B">
            <w:pPr>
              <w:pStyle w:val="TAL"/>
              <w:rPr>
                <w:i/>
                <w:szCs w:val="22"/>
                <w:lang w:val="en-GB" w:eastAsia="ja-JP"/>
              </w:rPr>
            </w:pPr>
            <w:proofErr w:type="spellStart"/>
            <w:r w:rsidRPr="00645E3C">
              <w:rPr>
                <w:i/>
                <w:szCs w:val="22"/>
                <w:lang w:val="en-GB" w:eastAsia="ja-JP"/>
              </w:rPr>
              <w:t>securityNASC</w:t>
            </w:r>
            <w:proofErr w:type="spellEnd"/>
          </w:p>
        </w:tc>
        <w:tc>
          <w:tcPr>
            <w:tcW w:w="10146" w:type="dxa"/>
          </w:tcPr>
          <w:p w14:paraId="3D790C29" w14:textId="77777777" w:rsidR="002C5D28" w:rsidRPr="00645E3C" w:rsidRDefault="002C5D28" w:rsidP="00F43D0B">
            <w:pPr>
              <w:pStyle w:val="TAL"/>
              <w:rPr>
                <w:szCs w:val="22"/>
                <w:lang w:val="en-GB" w:eastAsia="ja-JP"/>
              </w:rPr>
            </w:pPr>
            <w:r w:rsidRPr="00645E3C">
              <w:rPr>
                <w:szCs w:val="22"/>
                <w:lang w:val="en-GB" w:eastAsia="en-GB"/>
              </w:rPr>
              <w:t>This field is mandatory present in case of inter system handover. Otherwise the field is optionally present, need N.</w:t>
            </w:r>
          </w:p>
        </w:tc>
      </w:tr>
      <w:tr w:rsidR="002C5D28" w:rsidRPr="00645E3C" w14:paraId="69E622D6" w14:textId="77777777" w:rsidTr="005D376B">
        <w:tc>
          <w:tcPr>
            <w:tcW w:w="4027" w:type="dxa"/>
          </w:tcPr>
          <w:p w14:paraId="56176D95" w14:textId="77777777" w:rsidR="002C5D28" w:rsidRPr="00645E3C" w:rsidRDefault="002C5D28" w:rsidP="00F43D0B">
            <w:pPr>
              <w:pStyle w:val="TAL"/>
              <w:rPr>
                <w:i/>
                <w:szCs w:val="22"/>
                <w:lang w:val="en-GB" w:eastAsia="ja-JP"/>
              </w:rPr>
            </w:pPr>
            <w:proofErr w:type="spellStart"/>
            <w:r w:rsidRPr="00645E3C">
              <w:rPr>
                <w:i/>
                <w:szCs w:val="22"/>
                <w:lang w:val="en-GB" w:eastAsia="ja-JP"/>
              </w:rPr>
              <w:t>MasterKeyChange</w:t>
            </w:r>
            <w:proofErr w:type="spellEnd"/>
          </w:p>
        </w:tc>
        <w:tc>
          <w:tcPr>
            <w:tcW w:w="10146" w:type="dxa"/>
          </w:tcPr>
          <w:p w14:paraId="5BD3DD85" w14:textId="27952167" w:rsidR="002C5D28" w:rsidRPr="00645E3C" w:rsidRDefault="002C5D28" w:rsidP="00B0381B">
            <w:pPr>
              <w:pStyle w:val="TAL"/>
              <w:rPr>
                <w:szCs w:val="22"/>
                <w:lang w:val="en-GB" w:eastAsia="ja-JP"/>
              </w:rPr>
            </w:pPr>
            <w:r w:rsidRPr="00645E3C">
              <w:rPr>
                <w:szCs w:val="22"/>
                <w:lang w:val="en-GB" w:eastAsia="en-GB"/>
              </w:rPr>
              <w:t xml:space="preserve">This field is mandatory present in case </w:t>
            </w:r>
            <w:proofErr w:type="spellStart"/>
            <w:ins w:id="73" w:author="Ericsson" w:date="2019-02-13T10:47:00Z">
              <w:r w:rsidR="00601A34" w:rsidRPr="00601A34">
                <w:rPr>
                  <w:szCs w:val="22"/>
                  <w:lang w:val="en-GB" w:eastAsia="en-GB"/>
                </w:rPr>
                <w:t>masterCellGroup</w:t>
              </w:r>
              <w:proofErr w:type="spellEnd"/>
              <w:r w:rsidR="00601A34" w:rsidRPr="00601A34">
                <w:rPr>
                  <w:szCs w:val="22"/>
                  <w:lang w:val="en-GB" w:eastAsia="en-GB"/>
                </w:rPr>
                <w:t xml:space="preserve"> includes </w:t>
              </w:r>
              <w:proofErr w:type="spellStart"/>
              <w:r w:rsidR="00601A34" w:rsidRPr="00601A34">
                <w:rPr>
                  <w:szCs w:val="22"/>
                  <w:lang w:val="en-GB" w:eastAsia="en-GB"/>
                </w:rPr>
                <w:t>ReconfigurationWithSync</w:t>
              </w:r>
            </w:ins>
            <w:proofErr w:type="spellEnd"/>
            <w:del w:id="74" w:author="Ericsson" w:date="2019-02-13T10:47:00Z">
              <w:r w:rsidR="00B0381B" w:rsidRPr="00645E3C" w:rsidDel="0087497B">
                <w:rPr>
                  <w:szCs w:val="22"/>
                  <w:lang w:val="en-GB" w:eastAsia="en-GB"/>
                </w:rPr>
                <w:delText>of Handover</w:delText>
              </w:r>
            </w:del>
            <w:r w:rsidR="00B0381B" w:rsidRPr="00645E3C">
              <w:rPr>
                <w:szCs w:val="22"/>
                <w:lang w:val="en-GB" w:eastAsia="en-GB"/>
              </w:rPr>
              <w:t xml:space="preserve"> </w:t>
            </w:r>
            <w:ins w:id="75" w:author="Ericsson" w:date="2019-02-13T10:48:00Z">
              <w:r w:rsidR="006A440E">
                <w:rPr>
                  <w:szCs w:val="22"/>
                  <w:lang w:eastAsia="en-GB"/>
                </w:rPr>
                <w:t xml:space="preserve">and </w:t>
              </w:r>
              <w:proofErr w:type="spellStart"/>
              <w:r w:rsidR="006A440E" w:rsidRPr="00645E3C">
                <w:rPr>
                  <w:i/>
                  <w:iCs/>
                  <w:szCs w:val="22"/>
                  <w:lang w:eastAsia="en-GB"/>
                </w:rPr>
                <w:t>RadioBearerConfig</w:t>
              </w:r>
              <w:proofErr w:type="spellEnd"/>
              <w:r w:rsidR="006A440E" w:rsidRPr="00645E3C">
                <w:rPr>
                  <w:szCs w:val="22"/>
                  <w:lang w:eastAsia="en-GB"/>
                </w:rPr>
                <w:t xml:space="preserve"> </w:t>
              </w:r>
              <w:r w:rsidR="006A440E">
                <w:rPr>
                  <w:szCs w:val="22"/>
                  <w:lang w:eastAsia="en-GB"/>
                </w:rPr>
                <w:t xml:space="preserve">includes </w:t>
              </w:r>
              <w:proofErr w:type="spellStart"/>
              <w:r w:rsidR="006A440E" w:rsidRPr="00F669B1">
                <w:rPr>
                  <w:i/>
                  <w:szCs w:val="22"/>
                  <w:lang w:eastAsia="en-GB"/>
                </w:rPr>
                <w:t>SecurityConfig</w:t>
              </w:r>
              <w:proofErr w:type="spellEnd"/>
              <w:r w:rsidR="006A440E">
                <w:rPr>
                  <w:szCs w:val="22"/>
                  <w:lang w:eastAsia="en-GB"/>
                </w:rPr>
                <w:t xml:space="preserve"> with </w:t>
              </w:r>
              <w:proofErr w:type="spellStart"/>
              <w:r w:rsidR="006A440E" w:rsidRPr="00F669B1">
                <w:rPr>
                  <w:i/>
                  <w:szCs w:val="22"/>
                  <w:lang w:eastAsia="en-GB"/>
                </w:rPr>
                <w:t>SecurityAlgorithmConfig</w:t>
              </w:r>
              <w:proofErr w:type="spellEnd"/>
              <w:r w:rsidR="006A440E">
                <w:rPr>
                  <w:szCs w:val="22"/>
                  <w:lang w:eastAsia="en-GB"/>
                </w:rPr>
                <w:t>, indicating a</w:t>
              </w:r>
            </w:ins>
            <w:del w:id="76" w:author="Ericsson" w:date="2019-02-13T10:48:00Z">
              <w:r w:rsidR="00B0381B" w:rsidRPr="00645E3C" w:rsidDel="006A440E">
                <w:rPr>
                  <w:szCs w:val="22"/>
                  <w:lang w:val="en-GB" w:eastAsia="en-GB"/>
                </w:rPr>
                <w:delText>with</w:delText>
              </w:r>
            </w:del>
            <w:r w:rsidR="00B0381B" w:rsidRPr="00645E3C">
              <w:rPr>
                <w:szCs w:val="22"/>
                <w:lang w:val="en-GB" w:eastAsia="en-GB"/>
              </w:rPr>
              <w:t xml:space="preserve"> change of </w:t>
            </w:r>
            <w:r w:rsidRPr="00645E3C">
              <w:rPr>
                <w:szCs w:val="22"/>
                <w:lang w:val="en-GB" w:eastAsia="en-GB"/>
              </w:rPr>
              <w:t>the security algorithms</w:t>
            </w:r>
            <w:del w:id="77" w:author="Ericsson" w:date="2019-02-13T10:49:00Z">
              <w:r w:rsidRPr="00645E3C" w:rsidDel="008A12F4">
                <w:rPr>
                  <w:szCs w:val="22"/>
                  <w:lang w:val="en-GB" w:eastAsia="en-GB"/>
                </w:rPr>
                <w:delText xml:space="preserve"> (as indicated in </w:delText>
              </w:r>
              <w:r w:rsidRPr="00645E3C" w:rsidDel="008A12F4">
                <w:rPr>
                  <w:i/>
                  <w:iCs/>
                  <w:szCs w:val="22"/>
                  <w:lang w:val="en-GB" w:eastAsia="en-GB"/>
                </w:rPr>
                <w:delText>SecurityAlgorithmConfig</w:delText>
              </w:r>
              <w:r w:rsidRPr="00645E3C" w:rsidDel="008A12F4">
                <w:rPr>
                  <w:szCs w:val="22"/>
                  <w:lang w:val="en-GB" w:eastAsia="en-GB"/>
                </w:rPr>
                <w:delText xml:space="preserve"> in </w:delText>
              </w:r>
              <w:r w:rsidRPr="00645E3C" w:rsidDel="008A12F4">
                <w:rPr>
                  <w:i/>
                  <w:iCs/>
                  <w:szCs w:val="22"/>
                  <w:lang w:val="en-GB" w:eastAsia="en-GB"/>
                </w:rPr>
                <w:delText>SecurityConfig</w:delText>
              </w:r>
              <w:r w:rsidRPr="00645E3C" w:rsidDel="008A12F4">
                <w:rPr>
                  <w:szCs w:val="22"/>
                  <w:lang w:val="en-GB" w:eastAsia="en-GB"/>
                </w:rPr>
                <w:delText xml:space="preserve">, included in the received </w:delText>
              </w:r>
              <w:r w:rsidRPr="00645E3C" w:rsidDel="008A12F4">
                <w:rPr>
                  <w:i/>
                  <w:iCs/>
                  <w:szCs w:val="22"/>
                  <w:lang w:val="en-GB" w:eastAsia="en-GB"/>
                </w:rPr>
                <w:delText>RadioBearerConfig</w:delText>
              </w:r>
              <w:r w:rsidRPr="00645E3C" w:rsidDel="008A12F4">
                <w:rPr>
                  <w:szCs w:val="22"/>
                  <w:lang w:val="en-GB" w:eastAsia="en-GB"/>
                </w:rPr>
                <w:delText>)</w:delText>
              </w:r>
            </w:del>
            <w:r w:rsidRPr="00645E3C">
              <w:rPr>
                <w:szCs w:val="22"/>
                <w:lang w:val="en-GB" w:eastAsia="en-GB"/>
              </w:rPr>
              <w:t xml:space="preserve">. </w:t>
            </w:r>
            <w:r w:rsidR="00B0381B" w:rsidRPr="00645E3C">
              <w:rPr>
                <w:szCs w:val="22"/>
                <w:lang w:val="en-GB" w:eastAsia="en-GB"/>
              </w:rPr>
              <w:t>I</w:t>
            </w:r>
            <w:r w:rsidRPr="00645E3C">
              <w:rPr>
                <w:szCs w:val="22"/>
                <w:lang w:val="en-GB" w:eastAsia="en-GB"/>
              </w:rPr>
              <w:t xml:space="preserve">f </w:t>
            </w:r>
            <w:proofErr w:type="spellStart"/>
            <w:r w:rsidRPr="00645E3C">
              <w:rPr>
                <w:i/>
                <w:szCs w:val="22"/>
                <w:lang w:val="en-GB" w:eastAsia="en-GB"/>
              </w:rPr>
              <w:t>ReconfigurationWithSync</w:t>
            </w:r>
            <w:proofErr w:type="spellEnd"/>
            <w:r w:rsidRPr="00645E3C">
              <w:rPr>
                <w:szCs w:val="22"/>
                <w:lang w:val="en-GB" w:eastAsia="en-GB"/>
              </w:rPr>
              <w:t xml:space="preserve"> is included</w:t>
            </w:r>
            <w:r w:rsidR="00B0381B" w:rsidRPr="00645E3C">
              <w:rPr>
                <w:szCs w:val="22"/>
                <w:lang w:val="en-GB" w:eastAsia="en-GB"/>
              </w:rPr>
              <w:t xml:space="preserve"> for other cases</w:t>
            </w:r>
            <w:r w:rsidRPr="00645E3C">
              <w:rPr>
                <w:szCs w:val="22"/>
                <w:lang w:val="en-GB" w:eastAsia="en-GB"/>
              </w:rPr>
              <w:t>, this field is optionally present, need N</w:t>
            </w:r>
            <w:r w:rsidR="00B0381B" w:rsidRPr="00645E3C">
              <w:rPr>
                <w:szCs w:val="22"/>
                <w:lang w:val="en-GB" w:eastAsia="en-GB"/>
              </w:rPr>
              <w:t>.</w:t>
            </w:r>
            <w:r w:rsidRPr="00645E3C">
              <w:rPr>
                <w:szCs w:val="22"/>
                <w:lang w:val="en-GB" w:eastAsia="en-GB"/>
              </w:rPr>
              <w:t xml:space="preserve"> </w:t>
            </w:r>
            <w:r w:rsidR="00B0381B" w:rsidRPr="00645E3C">
              <w:rPr>
                <w:szCs w:val="22"/>
                <w:lang w:val="en-GB" w:eastAsia="en-GB"/>
              </w:rPr>
              <w:t>O</w:t>
            </w:r>
            <w:r w:rsidRPr="00645E3C">
              <w:rPr>
                <w:szCs w:val="22"/>
                <w:lang w:val="en-GB" w:eastAsia="en-GB"/>
              </w:rPr>
              <w:t>therwise the field is absent.</w:t>
            </w:r>
          </w:p>
        </w:tc>
      </w:tr>
      <w:tr w:rsidR="002C5D28" w:rsidRPr="00645E3C" w14:paraId="3364C13C" w14:textId="77777777" w:rsidTr="005D376B">
        <w:tc>
          <w:tcPr>
            <w:tcW w:w="4027" w:type="dxa"/>
          </w:tcPr>
          <w:p w14:paraId="3CD35EAF" w14:textId="77777777" w:rsidR="002C5D28" w:rsidRPr="00645E3C" w:rsidRDefault="002C5D28" w:rsidP="00F43D0B">
            <w:pPr>
              <w:pStyle w:val="TAL"/>
              <w:rPr>
                <w:i/>
                <w:szCs w:val="22"/>
                <w:lang w:val="en-GB" w:eastAsia="ja-JP"/>
              </w:rPr>
            </w:pPr>
            <w:proofErr w:type="spellStart"/>
            <w:r w:rsidRPr="00645E3C">
              <w:rPr>
                <w:i/>
                <w:szCs w:val="22"/>
                <w:lang w:val="en-GB" w:eastAsia="ja-JP"/>
              </w:rPr>
              <w:t>FullConfig</w:t>
            </w:r>
            <w:proofErr w:type="spellEnd"/>
          </w:p>
        </w:tc>
        <w:tc>
          <w:tcPr>
            <w:tcW w:w="10146" w:type="dxa"/>
          </w:tcPr>
          <w:p w14:paraId="13E42B7B" w14:textId="77777777" w:rsidR="002C5D28" w:rsidRPr="00645E3C" w:rsidRDefault="0065338C" w:rsidP="00F43D0B">
            <w:pPr>
              <w:pStyle w:val="TAL"/>
              <w:rPr>
                <w:szCs w:val="22"/>
                <w:lang w:val="en-GB" w:eastAsia="ja-JP"/>
              </w:rPr>
            </w:pPr>
            <w:r w:rsidRPr="00645E3C">
              <w:rPr>
                <w:szCs w:val="22"/>
                <w:lang w:val="en-GB" w:eastAsia="ja-JP"/>
              </w:rPr>
              <w:t>The field is mandatory present in case of inter-system handover from E-UTRA/EPC to NR</w:t>
            </w:r>
            <w:r w:rsidR="003027F5" w:rsidRPr="00645E3C">
              <w:rPr>
                <w:szCs w:val="22"/>
                <w:lang w:val="en-GB" w:eastAsia="ja-JP"/>
              </w:rPr>
              <w:t>.</w:t>
            </w:r>
            <w:r w:rsidRPr="00645E3C">
              <w:rPr>
                <w:szCs w:val="22"/>
                <w:lang w:val="en-GB" w:eastAsia="ja-JP"/>
              </w:rPr>
              <w:t xml:space="preserve"> </w:t>
            </w:r>
            <w:r w:rsidR="002C5D28" w:rsidRPr="00645E3C">
              <w:rPr>
                <w:szCs w:val="22"/>
                <w:lang w:val="en-GB" w:eastAsia="ja-JP"/>
              </w:rPr>
              <w:t>It is optionally present, Need N, during reconfiguration with sync and also in first reconfiguration after reestablishment</w:t>
            </w:r>
            <w:r w:rsidRPr="00645E3C">
              <w:rPr>
                <w:szCs w:val="22"/>
                <w:lang w:val="en-GB" w:eastAsia="ja-JP"/>
              </w:rPr>
              <w:t>; or for intra-system handover from E-UTRA/5GC to NR</w:t>
            </w:r>
            <w:r w:rsidR="002C5D28" w:rsidRPr="00645E3C">
              <w:rPr>
                <w:szCs w:val="22"/>
                <w:lang w:val="en-GB" w:eastAsia="ja-JP"/>
              </w:rPr>
              <w:t>. It is not present otherwise.</w:t>
            </w:r>
          </w:p>
        </w:tc>
      </w:tr>
    </w:tbl>
    <w:p w14:paraId="3B55F370" w14:textId="77777777" w:rsidR="005D376B" w:rsidRPr="00645E3C" w:rsidRDefault="005D376B" w:rsidP="005D376B"/>
    <w:p w14:paraId="1832C0BB" w14:textId="77777777" w:rsidR="00942907" w:rsidRDefault="00942907" w:rsidP="00942907">
      <w:pPr>
        <w:pStyle w:val="BodyText"/>
      </w:pPr>
      <w:r>
        <w:t>---- (</w:t>
      </w:r>
      <w:proofErr w:type="gramStart"/>
      <w:r>
        <w:t>unchanged</w:t>
      </w:r>
      <w:proofErr w:type="gramEnd"/>
      <w:r>
        <w:t xml:space="preserve"> messages removed) ----</w:t>
      </w:r>
    </w:p>
    <w:p w14:paraId="448ACA65" w14:textId="293FDD11" w:rsidR="002C5D28" w:rsidRPr="00645E3C" w:rsidRDefault="002C5D28" w:rsidP="00942907">
      <w:pPr>
        <w:pStyle w:val="Heading4"/>
        <w:rPr>
          <w:lang w:val="en-GB"/>
        </w:rPr>
      </w:pPr>
    </w:p>
    <w:p w14:paraId="3C7232B0" w14:textId="6C30CE02" w:rsidR="00942907" w:rsidRPr="004E1C92" w:rsidRDefault="00942907" w:rsidP="0094290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40F5612" w14:textId="77777777" w:rsidR="00942907" w:rsidRDefault="00942907" w:rsidP="00942907">
      <w:pPr>
        <w:pStyle w:val="B2"/>
        <w:rPr>
          <w:lang w:val="en-GB"/>
        </w:rPr>
      </w:pPr>
    </w:p>
    <w:p w14:paraId="5B6592A1" w14:textId="0416B648" w:rsidR="00942907" w:rsidRPr="004E1C92" w:rsidRDefault="00942907" w:rsidP="0094290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FIFTH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B835A0A" w14:textId="77777777" w:rsidR="002C5D28" w:rsidRPr="00645E3C" w:rsidRDefault="002C5D28" w:rsidP="002C5D28"/>
    <w:p w14:paraId="1921E0D7" w14:textId="56E91D9C" w:rsidR="002C5D28" w:rsidRDefault="002C5D28" w:rsidP="002C5D28">
      <w:pPr>
        <w:pStyle w:val="Heading3"/>
        <w:rPr>
          <w:lang w:val="en-GB"/>
        </w:rPr>
      </w:pPr>
      <w:bookmarkStart w:id="78" w:name="_Toc535261400"/>
      <w:r w:rsidRPr="00645E3C">
        <w:rPr>
          <w:lang w:val="en-GB"/>
        </w:rPr>
        <w:t>6.3.2</w:t>
      </w:r>
      <w:r w:rsidRPr="00645E3C">
        <w:rPr>
          <w:lang w:val="en-GB"/>
        </w:rPr>
        <w:tab/>
        <w:t>Radio resource control information elements</w:t>
      </w:r>
      <w:bookmarkEnd w:id="78"/>
    </w:p>
    <w:p w14:paraId="4821CEE6" w14:textId="540B369A" w:rsidR="00942907" w:rsidRDefault="00942907" w:rsidP="00942907">
      <w:pPr>
        <w:rPr>
          <w:lang w:eastAsia="x-none"/>
        </w:rPr>
      </w:pPr>
    </w:p>
    <w:p w14:paraId="12F3E310" w14:textId="4114A4AC" w:rsidR="00942907" w:rsidRDefault="00942907" w:rsidP="00942907">
      <w:pPr>
        <w:pStyle w:val="BodyText"/>
      </w:pPr>
      <w:r>
        <w:t>---- (</w:t>
      </w:r>
      <w:proofErr w:type="gramStart"/>
      <w:r>
        <w:t>unchanged</w:t>
      </w:r>
      <w:proofErr w:type="gramEnd"/>
      <w:r>
        <w:t xml:space="preserve"> information elements removed) ----</w:t>
      </w:r>
    </w:p>
    <w:p w14:paraId="0EEE6647" w14:textId="77777777" w:rsidR="005D376B" w:rsidRPr="00645E3C" w:rsidRDefault="005D376B" w:rsidP="005D376B"/>
    <w:p w14:paraId="6AD665B7" w14:textId="77777777" w:rsidR="002C5D28" w:rsidRPr="00645E3C" w:rsidRDefault="002C5D28" w:rsidP="002C5D28">
      <w:pPr>
        <w:pStyle w:val="Heading4"/>
        <w:rPr>
          <w:lang w:val="en-GB"/>
        </w:rPr>
      </w:pPr>
      <w:bookmarkStart w:id="79" w:name="_Toc535261419"/>
      <w:r w:rsidRPr="00645E3C">
        <w:rPr>
          <w:lang w:val="en-GB"/>
        </w:rPr>
        <w:t>–</w:t>
      </w:r>
      <w:r w:rsidRPr="00645E3C">
        <w:rPr>
          <w:lang w:val="en-GB"/>
        </w:rPr>
        <w:tab/>
      </w:r>
      <w:proofErr w:type="spellStart"/>
      <w:r w:rsidRPr="00645E3C">
        <w:rPr>
          <w:i/>
          <w:lang w:val="en-GB"/>
        </w:rPr>
        <w:t>CellGroupConfig</w:t>
      </w:r>
      <w:bookmarkEnd w:id="79"/>
      <w:proofErr w:type="spellEnd"/>
    </w:p>
    <w:p w14:paraId="3E0918F6" w14:textId="77777777" w:rsidR="002C5D28" w:rsidRPr="00645E3C" w:rsidRDefault="002C5D28" w:rsidP="002C5D28">
      <w:r w:rsidRPr="00645E3C">
        <w:t xml:space="preserve">The </w:t>
      </w:r>
      <w:proofErr w:type="spellStart"/>
      <w:r w:rsidRPr="00645E3C">
        <w:rPr>
          <w:i/>
        </w:rPr>
        <w:t>CellGroupConfig</w:t>
      </w:r>
      <w:proofErr w:type="spellEnd"/>
      <w:r w:rsidRPr="00645E3C">
        <w:rPr>
          <w:i/>
        </w:rPr>
        <w:t xml:space="preserve"> </w:t>
      </w:r>
      <w:r w:rsidRPr="00645E3C">
        <w:t>IE is used to configure a master cell group (MCG) or secondary cell group (SCG). A cell group comprises of one MAC entity, a set of logical channels with associated RLC entities and of a primary cell (</w:t>
      </w:r>
      <w:proofErr w:type="spellStart"/>
      <w:r w:rsidRPr="00645E3C">
        <w:t>SpCell</w:t>
      </w:r>
      <w:proofErr w:type="spellEnd"/>
      <w:r w:rsidRPr="00645E3C">
        <w:t>) and one or more secondary cells (SCells).</w:t>
      </w:r>
    </w:p>
    <w:p w14:paraId="7E0F7C64" w14:textId="77777777" w:rsidR="002C5D28" w:rsidRPr="00645E3C" w:rsidRDefault="002C5D28" w:rsidP="002C5D28">
      <w:pPr>
        <w:pStyle w:val="TH"/>
        <w:rPr>
          <w:lang w:val="en-GB"/>
        </w:rPr>
      </w:pPr>
      <w:proofErr w:type="spellStart"/>
      <w:r w:rsidRPr="00645E3C">
        <w:rPr>
          <w:bCs/>
          <w:i/>
          <w:iCs/>
          <w:lang w:val="en-GB"/>
        </w:rPr>
        <w:t>CellGroupConfig</w:t>
      </w:r>
      <w:proofErr w:type="spellEnd"/>
      <w:r w:rsidRPr="00645E3C">
        <w:rPr>
          <w:bCs/>
          <w:i/>
          <w:iCs/>
          <w:lang w:val="en-GB"/>
        </w:rPr>
        <w:t xml:space="preserve"> </w:t>
      </w:r>
      <w:r w:rsidRPr="00645E3C">
        <w:rPr>
          <w:lang w:val="en-GB"/>
        </w:rPr>
        <w:t>information element</w:t>
      </w:r>
    </w:p>
    <w:p w14:paraId="3323FF2A" w14:textId="77777777" w:rsidR="002C5D28" w:rsidRPr="00645E3C" w:rsidRDefault="002C5D28" w:rsidP="00645E3C">
      <w:pPr>
        <w:pStyle w:val="PL"/>
        <w:rPr>
          <w:color w:val="808080"/>
        </w:rPr>
      </w:pPr>
      <w:r w:rsidRPr="00645E3C">
        <w:rPr>
          <w:color w:val="808080"/>
        </w:rPr>
        <w:t>-- ASN1START</w:t>
      </w:r>
    </w:p>
    <w:p w14:paraId="0700CB66" w14:textId="77777777" w:rsidR="002C5D28" w:rsidRPr="00645E3C" w:rsidRDefault="002C5D28" w:rsidP="00645E3C">
      <w:pPr>
        <w:pStyle w:val="PL"/>
        <w:rPr>
          <w:color w:val="808080"/>
        </w:rPr>
      </w:pPr>
      <w:r w:rsidRPr="00645E3C">
        <w:rPr>
          <w:color w:val="808080"/>
        </w:rPr>
        <w:t>-- TAG-CELL-GROUP-CONFIG-START</w:t>
      </w:r>
    </w:p>
    <w:p w14:paraId="4487B310" w14:textId="77777777" w:rsidR="002C5D28" w:rsidRPr="00645E3C" w:rsidRDefault="002C5D28" w:rsidP="00645E3C">
      <w:pPr>
        <w:pStyle w:val="PL"/>
      </w:pPr>
    </w:p>
    <w:p w14:paraId="24ED50B2" w14:textId="77777777" w:rsidR="002C5D28" w:rsidRPr="00645E3C" w:rsidRDefault="002C5D28" w:rsidP="00645E3C">
      <w:pPr>
        <w:pStyle w:val="PL"/>
        <w:rPr>
          <w:color w:val="808080"/>
        </w:rPr>
      </w:pPr>
      <w:r w:rsidRPr="00645E3C">
        <w:rPr>
          <w:color w:val="808080"/>
        </w:rPr>
        <w:t>-- Configuration of one Cell-Group:</w:t>
      </w:r>
    </w:p>
    <w:p w14:paraId="3F3D7503" w14:textId="77777777" w:rsidR="002C5D28" w:rsidRPr="00645E3C" w:rsidRDefault="002C5D28" w:rsidP="00645E3C">
      <w:pPr>
        <w:pStyle w:val="PL"/>
      </w:pPr>
      <w:r w:rsidRPr="00645E3C">
        <w:t xml:space="preserve">CellGroupConfig ::=                         </w:t>
      </w:r>
      <w:r w:rsidRPr="00645E3C">
        <w:rPr>
          <w:color w:val="993366"/>
        </w:rPr>
        <w:t>SEQUENCE</w:t>
      </w:r>
      <w:r w:rsidRPr="00645E3C">
        <w:t xml:space="preserve"> {</w:t>
      </w:r>
    </w:p>
    <w:p w14:paraId="33BEBE58" w14:textId="77777777" w:rsidR="002C5D28" w:rsidRPr="00645E3C" w:rsidRDefault="002C5D28" w:rsidP="00645E3C">
      <w:pPr>
        <w:pStyle w:val="PL"/>
      </w:pPr>
      <w:r w:rsidRPr="00645E3C">
        <w:t xml:space="preserve">    cellGroupId                                 CellGroupId,</w:t>
      </w:r>
    </w:p>
    <w:p w14:paraId="37991009" w14:textId="77777777" w:rsidR="002C5D28" w:rsidRPr="00645E3C" w:rsidRDefault="002C5D28" w:rsidP="00645E3C">
      <w:pPr>
        <w:pStyle w:val="PL"/>
      </w:pPr>
    </w:p>
    <w:p w14:paraId="0608E97D" w14:textId="77777777" w:rsidR="002C5D28" w:rsidRPr="00645E3C" w:rsidRDefault="002C5D28" w:rsidP="00645E3C">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RLC-BearerConfig            </w:t>
      </w:r>
      <w:r w:rsidRPr="00645E3C">
        <w:rPr>
          <w:color w:val="993366"/>
        </w:rPr>
        <w:t>OPTIONAL</w:t>
      </w:r>
      <w:r w:rsidRPr="00645E3C">
        <w:t xml:space="preserve">,   </w:t>
      </w:r>
      <w:r w:rsidRPr="00645E3C">
        <w:rPr>
          <w:color w:val="808080"/>
        </w:rPr>
        <w:t>-- Need N</w:t>
      </w:r>
    </w:p>
    <w:p w14:paraId="1EF20713" w14:textId="77777777" w:rsidR="002C5D28" w:rsidRPr="00645E3C" w:rsidRDefault="002C5D28" w:rsidP="00645E3C">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LogicalChannelIdentity      </w:t>
      </w:r>
      <w:r w:rsidRPr="00645E3C">
        <w:rPr>
          <w:color w:val="993366"/>
        </w:rPr>
        <w:t>OPTIONAL</w:t>
      </w:r>
      <w:r w:rsidRPr="00645E3C">
        <w:t xml:space="preserve">,   </w:t>
      </w:r>
      <w:r w:rsidRPr="00645E3C">
        <w:rPr>
          <w:color w:val="808080"/>
        </w:rPr>
        <w:t>-- Need N</w:t>
      </w:r>
    </w:p>
    <w:p w14:paraId="46063340" w14:textId="77777777" w:rsidR="002C5D28" w:rsidRPr="00645E3C" w:rsidRDefault="002C5D28" w:rsidP="00645E3C">
      <w:pPr>
        <w:pStyle w:val="PL"/>
      </w:pPr>
    </w:p>
    <w:p w14:paraId="76E905CC" w14:textId="77777777" w:rsidR="002C5D28" w:rsidRPr="00645E3C" w:rsidRDefault="002C5D28" w:rsidP="00645E3C">
      <w:pPr>
        <w:pStyle w:val="PL"/>
        <w:rPr>
          <w:color w:val="808080"/>
        </w:rPr>
      </w:pPr>
      <w:r w:rsidRPr="00645E3C">
        <w:t xml:space="preserve">    mac-CellGroupConfig                         MAC-CellGroupConfig             </w:t>
      </w:r>
      <w:r w:rsidR="005D6C9D">
        <w:t xml:space="preserve">                            </w:t>
      </w:r>
      <w:r w:rsidRPr="00645E3C">
        <w:rPr>
          <w:color w:val="993366"/>
        </w:rPr>
        <w:t>OPTIONAL</w:t>
      </w:r>
      <w:r w:rsidRPr="00645E3C">
        <w:t xml:space="preserve">,   </w:t>
      </w:r>
      <w:r w:rsidRPr="00645E3C">
        <w:rPr>
          <w:color w:val="808080"/>
        </w:rPr>
        <w:t>-- Need M</w:t>
      </w:r>
    </w:p>
    <w:p w14:paraId="6490645C" w14:textId="77777777" w:rsidR="002C5D28" w:rsidRPr="00645E3C" w:rsidRDefault="002C5D28" w:rsidP="00645E3C">
      <w:pPr>
        <w:pStyle w:val="PL"/>
      </w:pPr>
    </w:p>
    <w:p w14:paraId="12670400" w14:textId="77777777" w:rsidR="002C5D28" w:rsidRPr="00645E3C" w:rsidRDefault="002C5D28" w:rsidP="00645E3C">
      <w:pPr>
        <w:pStyle w:val="PL"/>
        <w:rPr>
          <w:color w:val="808080"/>
        </w:rPr>
      </w:pPr>
      <w:r w:rsidRPr="00645E3C">
        <w:t xml:space="preserve">    physicalCellGroupConfig                     PhysicalCellGroupConfig         </w:t>
      </w:r>
      <w:r w:rsidR="005D6C9D">
        <w:t xml:space="preserve">                            </w:t>
      </w:r>
      <w:r w:rsidRPr="00645E3C">
        <w:rPr>
          <w:color w:val="993366"/>
        </w:rPr>
        <w:t>OPTIONAL</w:t>
      </w:r>
      <w:r w:rsidRPr="00645E3C">
        <w:t xml:space="preserve">,   </w:t>
      </w:r>
      <w:r w:rsidRPr="00645E3C">
        <w:rPr>
          <w:color w:val="808080"/>
        </w:rPr>
        <w:t>-- Need M</w:t>
      </w:r>
    </w:p>
    <w:p w14:paraId="15114107" w14:textId="77777777" w:rsidR="002C5D28" w:rsidRPr="00645E3C" w:rsidRDefault="002C5D28" w:rsidP="00645E3C">
      <w:pPr>
        <w:pStyle w:val="PL"/>
      </w:pPr>
    </w:p>
    <w:p w14:paraId="51F878E4" w14:textId="77777777" w:rsidR="002C5D28" w:rsidRPr="00645E3C" w:rsidRDefault="002C5D28" w:rsidP="00645E3C">
      <w:pPr>
        <w:pStyle w:val="PL"/>
        <w:rPr>
          <w:color w:val="808080"/>
        </w:rPr>
      </w:pPr>
      <w:r w:rsidRPr="00645E3C">
        <w:t xml:space="preserve">    spCellConfig                                SpCellConfig                    </w:t>
      </w:r>
      <w:r w:rsidR="005D6C9D">
        <w:t xml:space="preserve">                            </w:t>
      </w:r>
      <w:r w:rsidRPr="00645E3C">
        <w:rPr>
          <w:color w:val="993366"/>
        </w:rPr>
        <w:t>OPTIONAL</w:t>
      </w:r>
      <w:r w:rsidRPr="00645E3C">
        <w:t xml:space="preserve">,   </w:t>
      </w:r>
      <w:r w:rsidRPr="00645E3C">
        <w:rPr>
          <w:color w:val="808080"/>
        </w:rPr>
        <w:t>-- Need M</w:t>
      </w:r>
    </w:p>
    <w:p w14:paraId="4442AA61" w14:textId="77777777" w:rsidR="002C5D28" w:rsidRPr="00645E3C" w:rsidRDefault="002C5D28" w:rsidP="00645E3C">
      <w:pPr>
        <w:pStyle w:val="PL"/>
        <w:rPr>
          <w:color w:val="808080"/>
        </w:rPr>
      </w:pPr>
      <w:r w:rsidRPr="00645E3C">
        <w:t xml:space="preserve">    sCellToAddModList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SCellConfig           </w:t>
      </w:r>
      <w:r w:rsidRPr="00645E3C">
        <w:rPr>
          <w:color w:val="993366"/>
        </w:rPr>
        <w:t>OPTIONAL</w:t>
      </w:r>
      <w:r w:rsidRPr="00645E3C">
        <w:t xml:space="preserve">,   </w:t>
      </w:r>
      <w:r w:rsidRPr="00645E3C">
        <w:rPr>
          <w:color w:val="808080"/>
        </w:rPr>
        <w:t>-- Need N</w:t>
      </w:r>
    </w:p>
    <w:p w14:paraId="4C8F2620" w14:textId="77777777" w:rsidR="002C5D28" w:rsidRPr="00645E3C" w:rsidRDefault="002C5D28" w:rsidP="00645E3C">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SCellIndex            </w:t>
      </w:r>
      <w:r w:rsidRPr="00645E3C">
        <w:rPr>
          <w:color w:val="993366"/>
        </w:rPr>
        <w:t>OPTIONAL</w:t>
      </w:r>
      <w:r w:rsidRPr="00645E3C">
        <w:t xml:space="preserve">,   </w:t>
      </w:r>
      <w:r w:rsidRPr="00645E3C">
        <w:rPr>
          <w:color w:val="808080"/>
        </w:rPr>
        <w:t>-- Need N</w:t>
      </w:r>
    </w:p>
    <w:p w14:paraId="2AB68021" w14:textId="77777777" w:rsidR="002C5D28" w:rsidRPr="00645E3C" w:rsidRDefault="002C5D28" w:rsidP="00645E3C">
      <w:pPr>
        <w:pStyle w:val="PL"/>
      </w:pPr>
      <w:r w:rsidRPr="00645E3C">
        <w:t xml:space="preserve">    ...,</w:t>
      </w:r>
    </w:p>
    <w:p w14:paraId="365E380C" w14:textId="77777777" w:rsidR="002C5D28" w:rsidRPr="00645E3C" w:rsidRDefault="002C5D28" w:rsidP="00645E3C">
      <w:pPr>
        <w:pStyle w:val="PL"/>
      </w:pPr>
      <w:r w:rsidRPr="00645E3C">
        <w:t xml:space="preserve">    [[</w:t>
      </w:r>
    </w:p>
    <w:p w14:paraId="5798F7D4" w14:textId="77777777" w:rsidR="002C5D28" w:rsidRPr="00645E3C" w:rsidRDefault="002C5D28" w:rsidP="00645E3C">
      <w:pPr>
        <w:pStyle w:val="PL"/>
        <w:rPr>
          <w:color w:val="808080"/>
        </w:rPr>
      </w:pPr>
      <w:r w:rsidRPr="00645E3C">
        <w:t xml:space="preserve">    reportUplinkTxDirectCurrent-v1530           </w:t>
      </w:r>
      <w:r w:rsidRPr="00645E3C">
        <w:rPr>
          <w:color w:val="993366"/>
        </w:rPr>
        <w:t>ENUMERATED</w:t>
      </w:r>
      <w:r w:rsidRPr="00645E3C">
        <w:t xml:space="preserve"> {true}               </w:t>
      </w:r>
      <w:r w:rsidR="005D6C9D">
        <w:t xml:space="preserve">                            </w:t>
      </w:r>
      <w:r w:rsidRPr="00645E3C">
        <w:rPr>
          <w:color w:val="993366"/>
        </w:rPr>
        <w:t>OPTIONAL</w:t>
      </w:r>
      <w:r w:rsidRPr="00645E3C">
        <w:t xml:space="preserve">    </w:t>
      </w:r>
      <w:r w:rsidRPr="00645E3C">
        <w:rPr>
          <w:color w:val="808080"/>
        </w:rPr>
        <w:t>-- Cond BWP-Reconfig</w:t>
      </w:r>
    </w:p>
    <w:p w14:paraId="22686732" w14:textId="77777777" w:rsidR="002C5D28" w:rsidRPr="00645E3C" w:rsidRDefault="002C5D28" w:rsidP="00645E3C">
      <w:pPr>
        <w:pStyle w:val="PL"/>
      </w:pPr>
      <w:r w:rsidRPr="00645E3C">
        <w:t xml:space="preserve">    ]]</w:t>
      </w:r>
    </w:p>
    <w:p w14:paraId="1A4BA137" w14:textId="77777777" w:rsidR="002C5D28" w:rsidRPr="00645E3C" w:rsidRDefault="002C5D28" w:rsidP="00645E3C">
      <w:pPr>
        <w:pStyle w:val="PL"/>
      </w:pPr>
      <w:r w:rsidRPr="00645E3C">
        <w:lastRenderedPageBreak/>
        <w:t>}</w:t>
      </w:r>
    </w:p>
    <w:p w14:paraId="6274695C" w14:textId="77777777" w:rsidR="002C5D28" w:rsidRPr="00645E3C" w:rsidRDefault="002C5D28" w:rsidP="00645E3C">
      <w:pPr>
        <w:pStyle w:val="PL"/>
      </w:pPr>
    </w:p>
    <w:p w14:paraId="26FAD8F9" w14:textId="77777777" w:rsidR="002C5D28" w:rsidRPr="00645E3C" w:rsidRDefault="002C5D28" w:rsidP="00645E3C">
      <w:pPr>
        <w:pStyle w:val="PL"/>
      </w:pPr>
    </w:p>
    <w:p w14:paraId="0062872D" w14:textId="77777777" w:rsidR="002C5D28" w:rsidRPr="00645E3C" w:rsidRDefault="002C5D28" w:rsidP="00645E3C">
      <w:pPr>
        <w:pStyle w:val="PL"/>
      </w:pPr>
    </w:p>
    <w:p w14:paraId="5EE87E18" w14:textId="77777777" w:rsidR="002C5D28" w:rsidRPr="00645E3C" w:rsidRDefault="002C5D28" w:rsidP="00645E3C">
      <w:pPr>
        <w:pStyle w:val="PL"/>
        <w:rPr>
          <w:color w:val="808080"/>
        </w:rPr>
      </w:pPr>
      <w:r w:rsidRPr="00645E3C">
        <w:rPr>
          <w:color w:val="808080"/>
        </w:rPr>
        <w:t>-- Serving cell specific MAC and PHY parameters for a SpCell:</w:t>
      </w:r>
    </w:p>
    <w:p w14:paraId="183A5A21" w14:textId="77777777" w:rsidR="002C5D28" w:rsidRPr="00645E3C" w:rsidRDefault="002C5D28" w:rsidP="00645E3C">
      <w:pPr>
        <w:pStyle w:val="PL"/>
      </w:pPr>
      <w:r w:rsidRPr="00645E3C">
        <w:t xml:space="preserve">SpCellConfig ::=                        </w:t>
      </w:r>
      <w:r w:rsidRPr="00645E3C">
        <w:rPr>
          <w:color w:val="993366"/>
        </w:rPr>
        <w:t>SEQUENCE</w:t>
      </w:r>
      <w:r w:rsidRPr="00645E3C">
        <w:t xml:space="preserve"> {</w:t>
      </w:r>
    </w:p>
    <w:p w14:paraId="11A06C13" w14:textId="77777777" w:rsidR="002C5D28" w:rsidRPr="00645E3C" w:rsidRDefault="002C5D28" w:rsidP="00645E3C">
      <w:pPr>
        <w:pStyle w:val="PL"/>
        <w:rPr>
          <w:color w:val="808080"/>
        </w:rPr>
      </w:pPr>
      <w:r w:rsidRPr="00645E3C">
        <w:t xml:space="preserve">    servCellIndex                       ServCellIndex                           </w:t>
      </w:r>
      <w:r w:rsidR="005D6C9D">
        <w:t xml:space="preserve">                            </w:t>
      </w:r>
      <w:r w:rsidRPr="00645E3C">
        <w:rPr>
          <w:color w:val="993366"/>
        </w:rPr>
        <w:t>OPTIONAL</w:t>
      </w:r>
      <w:r w:rsidRPr="00645E3C">
        <w:t xml:space="preserve">,   </w:t>
      </w:r>
      <w:r w:rsidRPr="00645E3C">
        <w:rPr>
          <w:color w:val="808080"/>
        </w:rPr>
        <w:t>-- Cond SCG</w:t>
      </w:r>
    </w:p>
    <w:p w14:paraId="525EBE56" w14:textId="77777777" w:rsidR="002C5D28" w:rsidRPr="00645E3C" w:rsidRDefault="002C5D28" w:rsidP="00645E3C">
      <w:pPr>
        <w:pStyle w:val="PL"/>
        <w:rPr>
          <w:color w:val="808080"/>
        </w:rPr>
      </w:pPr>
      <w:r w:rsidRPr="00645E3C">
        <w:t xml:space="preserve">    reconfigurationWithSync             ReconfigurationWithSync                 </w:t>
      </w:r>
      <w:r w:rsidR="005D6C9D">
        <w:t xml:space="preserve">                            </w:t>
      </w:r>
      <w:r w:rsidRPr="00645E3C">
        <w:rPr>
          <w:color w:val="993366"/>
        </w:rPr>
        <w:t>OPTIONAL</w:t>
      </w:r>
      <w:r w:rsidRPr="00645E3C">
        <w:t xml:space="preserve">,   </w:t>
      </w:r>
      <w:r w:rsidRPr="00645E3C">
        <w:rPr>
          <w:color w:val="808080"/>
        </w:rPr>
        <w:t>-- Cond ReconfWithSync</w:t>
      </w:r>
    </w:p>
    <w:p w14:paraId="17B8D43E" w14:textId="77777777" w:rsidR="002C5D28" w:rsidRPr="00645E3C" w:rsidRDefault="002C5D28" w:rsidP="00645E3C">
      <w:pPr>
        <w:pStyle w:val="PL"/>
        <w:rPr>
          <w:color w:val="808080"/>
        </w:rPr>
      </w:pPr>
      <w:r w:rsidRPr="00645E3C">
        <w:t xml:space="preserve">    rlf-TimersAndConstants              SetupRelease { RLF-TimersAndConstants } </w:t>
      </w:r>
      <w:r w:rsidR="005D6C9D">
        <w:t xml:space="preserve">                            </w:t>
      </w:r>
      <w:r w:rsidRPr="00645E3C">
        <w:rPr>
          <w:color w:val="993366"/>
        </w:rPr>
        <w:t>OPTIONAL</w:t>
      </w:r>
      <w:r w:rsidRPr="00645E3C">
        <w:t xml:space="preserve">,   </w:t>
      </w:r>
      <w:r w:rsidRPr="00645E3C">
        <w:rPr>
          <w:color w:val="808080"/>
        </w:rPr>
        <w:t>-- Need M</w:t>
      </w:r>
    </w:p>
    <w:p w14:paraId="28B310B0" w14:textId="77777777" w:rsidR="002C5D28" w:rsidRPr="00645E3C" w:rsidRDefault="002C5D28" w:rsidP="00645E3C">
      <w:pPr>
        <w:pStyle w:val="PL"/>
        <w:rPr>
          <w:color w:val="808080"/>
        </w:rPr>
      </w:pPr>
      <w:r w:rsidRPr="00645E3C">
        <w:t xml:space="preserve">    rlmInSyncOutOfSyncThreshold         </w:t>
      </w:r>
      <w:r w:rsidRPr="00645E3C">
        <w:rPr>
          <w:color w:val="993366"/>
        </w:rPr>
        <w:t>ENUMERATED</w:t>
      </w:r>
      <w:r w:rsidRPr="00645E3C">
        <w:t xml:space="preserve"> {n1}                             </w:t>
      </w:r>
      <w:r w:rsidR="005D6C9D">
        <w:t xml:space="preserve">                        </w:t>
      </w:r>
      <w:r w:rsidRPr="00645E3C">
        <w:rPr>
          <w:color w:val="993366"/>
        </w:rPr>
        <w:t>OPTIONAL</w:t>
      </w:r>
      <w:r w:rsidR="005D6C9D">
        <w:t xml:space="preserve">,   </w:t>
      </w:r>
      <w:r w:rsidRPr="00645E3C">
        <w:rPr>
          <w:color w:val="808080"/>
        </w:rPr>
        <w:t>-- Need S</w:t>
      </w:r>
    </w:p>
    <w:p w14:paraId="7893F252" w14:textId="77777777" w:rsidR="002C5D28" w:rsidRPr="00645E3C" w:rsidRDefault="002C5D28" w:rsidP="00645E3C">
      <w:pPr>
        <w:pStyle w:val="PL"/>
        <w:rPr>
          <w:color w:val="808080"/>
        </w:rPr>
      </w:pPr>
      <w:r w:rsidRPr="00645E3C">
        <w:t xml:space="preserve">    spCellConfigDedicated               ServingCellConfig                       </w:t>
      </w:r>
      <w:r w:rsidR="005D6C9D">
        <w:t xml:space="preserve">                            </w:t>
      </w:r>
      <w:r w:rsidRPr="00645E3C">
        <w:rPr>
          <w:color w:val="993366"/>
        </w:rPr>
        <w:t>OPTIONAL</w:t>
      </w:r>
      <w:r w:rsidRPr="00645E3C">
        <w:t xml:space="preserve">,   </w:t>
      </w:r>
      <w:r w:rsidRPr="00645E3C">
        <w:rPr>
          <w:color w:val="808080"/>
        </w:rPr>
        <w:t>-- Need M</w:t>
      </w:r>
    </w:p>
    <w:p w14:paraId="5EC43171" w14:textId="77777777" w:rsidR="002C5D28" w:rsidRPr="00645E3C" w:rsidRDefault="002C5D28" w:rsidP="00645E3C">
      <w:pPr>
        <w:pStyle w:val="PL"/>
      </w:pPr>
      <w:r w:rsidRPr="00645E3C">
        <w:t xml:space="preserve">    ...</w:t>
      </w:r>
    </w:p>
    <w:p w14:paraId="27A9AD6B" w14:textId="77777777" w:rsidR="002C5D28" w:rsidRPr="00645E3C" w:rsidRDefault="002C5D28" w:rsidP="00645E3C">
      <w:pPr>
        <w:pStyle w:val="PL"/>
      </w:pPr>
      <w:r w:rsidRPr="00645E3C">
        <w:t>}</w:t>
      </w:r>
    </w:p>
    <w:p w14:paraId="336EB4E5" w14:textId="77777777" w:rsidR="002C5D28" w:rsidRPr="00645E3C" w:rsidRDefault="002C5D28" w:rsidP="00645E3C">
      <w:pPr>
        <w:pStyle w:val="PL"/>
      </w:pPr>
    </w:p>
    <w:p w14:paraId="391E728F" w14:textId="77777777" w:rsidR="002C5D28" w:rsidRPr="00645E3C" w:rsidRDefault="002C5D28" w:rsidP="00645E3C">
      <w:pPr>
        <w:pStyle w:val="PL"/>
      </w:pPr>
      <w:r w:rsidRPr="00645E3C">
        <w:t xml:space="preserve">ReconfigurationWithSync ::=         </w:t>
      </w:r>
      <w:r w:rsidRPr="00645E3C">
        <w:rPr>
          <w:color w:val="993366"/>
        </w:rPr>
        <w:t>SEQUENCE</w:t>
      </w:r>
      <w:r w:rsidRPr="00645E3C">
        <w:t xml:space="preserve"> {</w:t>
      </w:r>
    </w:p>
    <w:p w14:paraId="601DA8B8" w14:textId="77777777" w:rsidR="002C5D28" w:rsidRPr="00645E3C" w:rsidRDefault="002C5D28" w:rsidP="00645E3C">
      <w:pPr>
        <w:pStyle w:val="PL"/>
        <w:rPr>
          <w:color w:val="808080"/>
        </w:rPr>
      </w:pPr>
      <w:r w:rsidRPr="00645E3C">
        <w:t xml:space="preserve">    spCellConfigCommon                  ServingCellConfigCommon                                             </w:t>
      </w:r>
      <w:r w:rsidRPr="00645E3C">
        <w:rPr>
          <w:color w:val="993366"/>
        </w:rPr>
        <w:t>OPTIONAL</w:t>
      </w:r>
      <w:r w:rsidRPr="00645E3C">
        <w:t xml:space="preserve">,   </w:t>
      </w:r>
      <w:r w:rsidRPr="00645E3C">
        <w:rPr>
          <w:color w:val="808080"/>
        </w:rPr>
        <w:t>-- Need M</w:t>
      </w:r>
    </w:p>
    <w:p w14:paraId="6CDE93B3" w14:textId="77777777" w:rsidR="002C5D28" w:rsidRPr="00645E3C" w:rsidRDefault="002C5D28" w:rsidP="00645E3C">
      <w:pPr>
        <w:pStyle w:val="PL"/>
      </w:pPr>
      <w:r w:rsidRPr="00645E3C">
        <w:t xml:space="preserve">    newUE-Identity                      RNTI-Value,</w:t>
      </w:r>
    </w:p>
    <w:p w14:paraId="31D539B5" w14:textId="77777777" w:rsidR="002C5D28" w:rsidRPr="00645E3C" w:rsidRDefault="002C5D28" w:rsidP="00645E3C">
      <w:pPr>
        <w:pStyle w:val="PL"/>
      </w:pPr>
      <w:r w:rsidRPr="00645E3C">
        <w:t xml:space="preserve">    t304                                </w:t>
      </w:r>
      <w:r w:rsidRPr="00645E3C">
        <w:rPr>
          <w:color w:val="993366"/>
        </w:rPr>
        <w:t>ENUMERATED</w:t>
      </w:r>
      <w:r w:rsidRPr="00645E3C">
        <w:t xml:space="preserve"> {ms50, ms100, ms150, ms200, ms500, ms1000, ms2000, ms10000},</w:t>
      </w:r>
    </w:p>
    <w:p w14:paraId="5C139C02" w14:textId="77777777" w:rsidR="002C5D28" w:rsidRPr="00645E3C" w:rsidRDefault="00AA4162" w:rsidP="00645E3C">
      <w:pPr>
        <w:pStyle w:val="PL"/>
      </w:pPr>
      <w:r>
        <w:t xml:space="preserve">    </w:t>
      </w:r>
      <w:r w:rsidR="002C5D28" w:rsidRPr="00645E3C">
        <w:t xml:space="preserve">rach-ConfigDedicated                </w:t>
      </w:r>
      <w:r w:rsidR="002C5D28" w:rsidRPr="00645E3C">
        <w:rPr>
          <w:color w:val="993366"/>
        </w:rPr>
        <w:t>CHOICE</w:t>
      </w:r>
      <w:r w:rsidR="002C5D28" w:rsidRPr="00645E3C">
        <w:t xml:space="preserve"> {</w:t>
      </w:r>
    </w:p>
    <w:p w14:paraId="7754EEF6" w14:textId="77777777" w:rsidR="002C5D28" w:rsidRPr="00645E3C" w:rsidRDefault="002C5D28" w:rsidP="00645E3C">
      <w:pPr>
        <w:pStyle w:val="PL"/>
      </w:pPr>
      <w:r w:rsidRPr="00645E3C">
        <w:t xml:space="preserve">        uplink      </w:t>
      </w:r>
      <w:r w:rsidR="00AA4162">
        <w:t xml:space="preserve">    </w:t>
      </w:r>
      <w:r w:rsidRPr="00645E3C">
        <w:t xml:space="preserve">                    RACH-ConfigDedicated,</w:t>
      </w:r>
    </w:p>
    <w:p w14:paraId="10604556" w14:textId="77777777" w:rsidR="002C5D28" w:rsidRPr="00645E3C" w:rsidRDefault="002C5D28" w:rsidP="00645E3C">
      <w:pPr>
        <w:pStyle w:val="PL"/>
      </w:pPr>
      <w:r w:rsidRPr="00645E3C">
        <w:t xml:space="preserve">        supplementaryUplink     </w:t>
      </w:r>
      <w:r w:rsidR="00AA4162">
        <w:t xml:space="preserve">    </w:t>
      </w:r>
      <w:r w:rsidRPr="00645E3C">
        <w:t xml:space="preserve">        RACH-ConfigDedicated</w:t>
      </w:r>
    </w:p>
    <w:p w14:paraId="5850B25B"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N</w:t>
      </w:r>
    </w:p>
    <w:p w14:paraId="2AD73D27" w14:textId="77777777" w:rsidR="002C5D28" w:rsidRPr="00645E3C" w:rsidRDefault="002C5D28" w:rsidP="00645E3C">
      <w:pPr>
        <w:pStyle w:val="PL"/>
      </w:pPr>
      <w:r w:rsidRPr="00645E3C">
        <w:t xml:space="preserve">    ...,</w:t>
      </w:r>
    </w:p>
    <w:p w14:paraId="1E51D0D2" w14:textId="77777777" w:rsidR="002C5D28" w:rsidRPr="00645E3C" w:rsidRDefault="002C5D28" w:rsidP="00645E3C">
      <w:pPr>
        <w:pStyle w:val="PL"/>
      </w:pPr>
      <w:r w:rsidRPr="00645E3C">
        <w:t xml:space="preserve">    [[</w:t>
      </w:r>
    </w:p>
    <w:p w14:paraId="43C4BEFD" w14:textId="77777777" w:rsidR="002C5D28" w:rsidRPr="00645E3C" w:rsidRDefault="002C5D28" w:rsidP="00645E3C">
      <w:pPr>
        <w:pStyle w:val="PL"/>
        <w:rPr>
          <w:color w:val="808080"/>
        </w:rPr>
      </w:pPr>
      <w:r w:rsidRPr="00645E3C">
        <w:t xml:space="preserve">    smtc                                SSB-MTC                                                             </w:t>
      </w:r>
      <w:r w:rsidRPr="00645E3C">
        <w:rPr>
          <w:color w:val="993366"/>
        </w:rPr>
        <w:t>OPTIONAL</w:t>
      </w:r>
      <w:r w:rsidRPr="00645E3C">
        <w:t xml:space="preserve">    </w:t>
      </w:r>
      <w:r w:rsidRPr="00645E3C">
        <w:rPr>
          <w:color w:val="808080"/>
        </w:rPr>
        <w:t>-- Need S</w:t>
      </w:r>
    </w:p>
    <w:p w14:paraId="6DDFBA50" w14:textId="77777777" w:rsidR="002C5D28" w:rsidRPr="00645E3C" w:rsidRDefault="002C5D28" w:rsidP="00645E3C">
      <w:pPr>
        <w:pStyle w:val="PL"/>
      </w:pPr>
      <w:r w:rsidRPr="00645E3C">
        <w:t xml:space="preserve">    ]]</w:t>
      </w:r>
    </w:p>
    <w:p w14:paraId="3AFB7710" w14:textId="77777777" w:rsidR="00F95F2F" w:rsidRPr="00645E3C" w:rsidRDefault="002C5D28" w:rsidP="00645E3C">
      <w:pPr>
        <w:pStyle w:val="PL"/>
      </w:pPr>
      <w:r w:rsidRPr="00645E3C">
        <w:t>}</w:t>
      </w:r>
    </w:p>
    <w:p w14:paraId="5C137F25" w14:textId="77777777" w:rsidR="002C5D28" w:rsidRPr="00645E3C" w:rsidRDefault="002C5D28" w:rsidP="00645E3C">
      <w:pPr>
        <w:pStyle w:val="PL"/>
      </w:pPr>
    </w:p>
    <w:p w14:paraId="7301A294" w14:textId="77777777" w:rsidR="002C5D28" w:rsidRPr="00645E3C" w:rsidRDefault="002C5D28" w:rsidP="00645E3C">
      <w:pPr>
        <w:pStyle w:val="PL"/>
      </w:pPr>
      <w:r w:rsidRPr="00645E3C">
        <w:t xml:space="preserve">SCellConfig ::=                     </w:t>
      </w:r>
      <w:r w:rsidRPr="00645E3C">
        <w:rPr>
          <w:color w:val="993366"/>
        </w:rPr>
        <w:t>SEQUENCE</w:t>
      </w:r>
      <w:r w:rsidRPr="00645E3C">
        <w:t xml:space="preserve"> {</w:t>
      </w:r>
    </w:p>
    <w:p w14:paraId="20C6F670" w14:textId="77777777" w:rsidR="002C5D28" w:rsidRPr="00645E3C" w:rsidRDefault="002C5D28" w:rsidP="00645E3C">
      <w:pPr>
        <w:pStyle w:val="PL"/>
      </w:pPr>
      <w:r w:rsidRPr="00645E3C">
        <w:t xml:space="preserve">    sCellIndex                          SCellIndex,</w:t>
      </w:r>
    </w:p>
    <w:p w14:paraId="0BE8E51B" w14:textId="77777777" w:rsidR="002C5D28" w:rsidRPr="00645E3C" w:rsidRDefault="002C5D28" w:rsidP="00645E3C">
      <w:pPr>
        <w:pStyle w:val="PL"/>
        <w:rPr>
          <w:color w:val="808080"/>
        </w:rPr>
      </w:pPr>
      <w:r w:rsidRPr="00645E3C">
        <w:t xml:space="preserve">    sCellConfigCommon                   ServingCellConfigCommon                 </w:t>
      </w:r>
      <w:r w:rsidR="005D6C9D">
        <w:t xml:space="preserve">                            </w:t>
      </w:r>
      <w:r w:rsidRPr="00645E3C">
        <w:rPr>
          <w:color w:val="993366"/>
        </w:rPr>
        <w:t>OPTIONAL</w:t>
      </w:r>
      <w:r w:rsidRPr="00645E3C">
        <w:t xml:space="preserve">,   </w:t>
      </w:r>
      <w:r w:rsidRPr="00645E3C">
        <w:rPr>
          <w:color w:val="808080"/>
        </w:rPr>
        <w:t>-- Cond SCellAdd</w:t>
      </w:r>
    </w:p>
    <w:p w14:paraId="00A9FC0D" w14:textId="77777777" w:rsidR="002C5D28" w:rsidRPr="00645E3C" w:rsidRDefault="002C5D28" w:rsidP="00645E3C">
      <w:pPr>
        <w:pStyle w:val="PL"/>
        <w:rPr>
          <w:color w:val="808080"/>
        </w:rPr>
      </w:pPr>
      <w:r w:rsidRPr="00645E3C">
        <w:t xml:space="preserve">    sCellConfigDedicated                ServingCellConfig                   </w:t>
      </w:r>
      <w:r w:rsidR="005D6C9D">
        <w:t xml:space="preserve">                            </w:t>
      </w:r>
      <w:r w:rsidRPr="00645E3C">
        <w:t xml:space="preserve">    </w:t>
      </w:r>
      <w:r w:rsidRPr="00645E3C">
        <w:rPr>
          <w:color w:val="993366"/>
        </w:rPr>
        <w:t>OPTIONAL</w:t>
      </w:r>
      <w:r w:rsidRPr="00645E3C">
        <w:t xml:space="preserve">,   </w:t>
      </w:r>
      <w:r w:rsidRPr="00645E3C">
        <w:rPr>
          <w:color w:val="808080"/>
        </w:rPr>
        <w:t>-- Cond SCellAddMod</w:t>
      </w:r>
    </w:p>
    <w:p w14:paraId="14373DE4" w14:textId="77777777" w:rsidR="002C5D28" w:rsidRPr="00645E3C" w:rsidRDefault="002C5D28" w:rsidP="00645E3C">
      <w:pPr>
        <w:pStyle w:val="PL"/>
      </w:pPr>
      <w:r w:rsidRPr="00645E3C">
        <w:t xml:space="preserve">    ...,</w:t>
      </w:r>
    </w:p>
    <w:p w14:paraId="264E0C07" w14:textId="77777777" w:rsidR="002C5D28" w:rsidRPr="00645E3C" w:rsidRDefault="002C5D28" w:rsidP="00645E3C">
      <w:pPr>
        <w:pStyle w:val="PL"/>
      </w:pPr>
      <w:r w:rsidRPr="00645E3C">
        <w:t xml:space="preserve">    [[</w:t>
      </w:r>
    </w:p>
    <w:p w14:paraId="1B30305D" w14:textId="77777777" w:rsidR="002C5D28" w:rsidRPr="00645E3C" w:rsidRDefault="002C5D28" w:rsidP="00645E3C">
      <w:pPr>
        <w:pStyle w:val="PL"/>
        <w:rPr>
          <w:color w:val="808080"/>
        </w:rPr>
      </w:pPr>
      <w:r w:rsidRPr="00645E3C">
        <w:t xml:space="preserve">    smtc                                SSB-MTC                         </w:t>
      </w:r>
      <w:r w:rsidR="005D6C9D">
        <w:t xml:space="preserve">                            </w:t>
      </w:r>
      <w:r w:rsidRPr="00645E3C">
        <w:t xml:space="preserve">        </w:t>
      </w:r>
      <w:r w:rsidRPr="00645E3C">
        <w:rPr>
          <w:color w:val="993366"/>
        </w:rPr>
        <w:t>OPTIONAL</w:t>
      </w:r>
      <w:r w:rsidRPr="00645E3C">
        <w:t xml:space="preserve">    </w:t>
      </w:r>
      <w:r w:rsidRPr="00645E3C">
        <w:rPr>
          <w:color w:val="808080"/>
        </w:rPr>
        <w:t>-- Need S</w:t>
      </w:r>
    </w:p>
    <w:p w14:paraId="22BC2A61" w14:textId="77777777" w:rsidR="002C5D28" w:rsidRPr="00645E3C" w:rsidRDefault="002C5D28" w:rsidP="00645E3C">
      <w:pPr>
        <w:pStyle w:val="PL"/>
      </w:pPr>
      <w:r w:rsidRPr="00645E3C">
        <w:t xml:space="preserve">    ]]</w:t>
      </w:r>
    </w:p>
    <w:p w14:paraId="27B28B1E" w14:textId="77777777" w:rsidR="002C5D28" w:rsidRPr="00645E3C" w:rsidRDefault="002C5D28" w:rsidP="00645E3C">
      <w:pPr>
        <w:pStyle w:val="PL"/>
      </w:pPr>
      <w:r w:rsidRPr="00645E3C">
        <w:t>}</w:t>
      </w:r>
    </w:p>
    <w:p w14:paraId="078FBEC1" w14:textId="77777777" w:rsidR="002C5D28" w:rsidRPr="00645E3C" w:rsidRDefault="002C5D28" w:rsidP="00645E3C">
      <w:pPr>
        <w:pStyle w:val="PL"/>
      </w:pPr>
    </w:p>
    <w:p w14:paraId="30959A77" w14:textId="77777777" w:rsidR="00F95F2F" w:rsidRPr="00645E3C" w:rsidRDefault="002C5D28" w:rsidP="00645E3C">
      <w:pPr>
        <w:pStyle w:val="PL"/>
        <w:rPr>
          <w:color w:val="808080"/>
        </w:rPr>
      </w:pPr>
      <w:r w:rsidRPr="00645E3C">
        <w:rPr>
          <w:color w:val="808080"/>
        </w:rPr>
        <w:t>-- TAG-CELL-GROUP-CONFIG-STOP</w:t>
      </w:r>
    </w:p>
    <w:p w14:paraId="765386BB" w14:textId="77777777" w:rsidR="002C5D28" w:rsidRPr="00645E3C" w:rsidRDefault="002C5D28" w:rsidP="00645E3C">
      <w:pPr>
        <w:pStyle w:val="PL"/>
        <w:rPr>
          <w:color w:val="808080"/>
        </w:rPr>
      </w:pPr>
      <w:r w:rsidRPr="00645E3C">
        <w:rPr>
          <w:color w:val="808080"/>
        </w:rPr>
        <w:t>-- ASN1STOP</w:t>
      </w:r>
    </w:p>
    <w:p w14:paraId="7D649EA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E37A1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27E98E" w14:textId="77777777" w:rsidR="002C5D28" w:rsidRPr="00645E3C" w:rsidRDefault="002C5D28" w:rsidP="00F43D0B">
            <w:pPr>
              <w:pStyle w:val="TAH"/>
              <w:rPr>
                <w:rFonts w:eastAsia="Calibri"/>
                <w:szCs w:val="22"/>
                <w:lang w:val="en-GB" w:eastAsia="ja-JP"/>
              </w:rPr>
            </w:pPr>
            <w:proofErr w:type="spellStart"/>
            <w:r w:rsidRPr="00645E3C">
              <w:rPr>
                <w:rFonts w:eastAsia="Calibri"/>
                <w:i/>
                <w:szCs w:val="22"/>
                <w:lang w:val="en-GB" w:eastAsia="ja-JP"/>
              </w:rPr>
              <w:lastRenderedPageBreak/>
              <w:t>CellGroupConfig</w:t>
            </w:r>
            <w:proofErr w:type="spellEnd"/>
            <w:r w:rsidRPr="00645E3C">
              <w:rPr>
                <w:rFonts w:eastAsia="Calibri"/>
                <w:i/>
                <w:szCs w:val="22"/>
                <w:lang w:val="en-GB" w:eastAsia="ja-JP"/>
              </w:rPr>
              <w:t xml:space="preserve"> </w:t>
            </w:r>
            <w:r w:rsidRPr="00645E3C">
              <w:rPr>
                <w:rFonts w:eastAsia="Calibri"/>
                <w:szCs w:val="22"/>
                <w:lang w:val="en-GB" w:eastAsia="ja-JP"/>
              </w:rPr>
              <w:t>field descriptions</w:t>
            </w:r>
          </w:p>
        </w:tc>
      </w:tr>
      <w:tr w:rsidR="002C5D28" w:rsidRPr="00645E3C" w14:paraId="41761F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3DD4E6"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mac-</w:t>
            </w:r>
            <w:proofErr w:type="spellStart"/>
            <w:r w:rsidRPr="00645E3C">
              <w:rPr>
                <w:rFonts w:eastAsia="Calibri"/>
                <w:b/>
                <w:i/>
                <w:szCs w:val="22"/>
                <w:lang w:val="en-GB" w:eastAsia="ja-JP"/>
              </w:rPr>
              <w:t>CellGroupConfig</w:t>
            </w:r>
            <w:proofErr w:type="spellEnd"/>
          </w:p>
          <w:p w14:paraId="2A1D4F40"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MAC parameters applicable for the entire cell group.</w:t>
            </w:r>
          </w:p>
        </w:tc>
      </w:tr>
      <w:tr w:rsidR="002C5D28" w:rsidRPr="00645E3C" w14:paraId="073DAD0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B53F23" w14:textId="77777777" w:rsidR="002C5D28" w:rsidRPr="00645E3C" w:rsidRDefault="002C5D28" w:rsidP="00F43D0B">
            <w:pPr>
              <w:pStyle w:val="TAL"/>
              <w:rPr>
                <w:rFonts w:eastAsia="Calibri"/>
                <w:szCs w:val="22"/>
                <w:lang w:val="en-GB" w:eastAsia="ja-JP"/>
              </w:rPr>
            </w:pPr>
            <w:proofErr w:type="spellStart"/>
            <w:r w:rsidRPr="00645E3C">
              <w:rPr>
                <w:rFonts w:eastAsia="Calibri"/>
                <w:b/>
                <w:i/>
                <w:szCs w:val="22"/>
                <w:lang w:val="en-GB" w:eastAsia="ja-JP"/>
              </w:rPr>
              <w:t>rlc-BearerToAddModList</w:t>
            </w:r>
            <w:proofErr w:type="spellEnd"/>
          </w:p>
          <w:p w14:paraId="23441DF3"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Configuration of the MAC Logical Channel, the corresponding RLC entities and association with radio bearers.</w:t>
            </w:r>
          </w:p>
        </w:tc>
      </w:tr>
      <w:tr w:rsidR="002C5D28" w:rsidRPr="00645E3C" w14:paraId="36C59667" w14:textId="77777777" w:rsidTr="00F43D0B">
        <w:tc>
          <w:tcPr>
            <w:tcW w:w="14173" w:type="dxa"/>
            <w:tcBorders>
              <w:top w:val="single" w:sz="4" w:space="0" w:color="auto"/>
              <w:left w:val="single" w:sz="4" w:space="0" w:color="auto"/>
              <w:bottom w:val="single" w:sz="4" w:space="0" w:color="auto"/>
              <w:right w:val="single" w:sz="4" w:space="0" w:color="auto"/>
            </w:tcBorders>
          </w:tcPr>
          <w:p w14:paraId="642480EB" w14:textId="77777777" w:rsidR="002C5D28" w:rsidRPr="00645E3C" w:rsidRDefault="002C5D28" w:rsidP="00F43D0B">
            <w:pPr>
              <w:pStyle w:val="TAL"/>
              <w:rPr>
                <w:rFonts w:eastAsia="Calibri"/>
                <w:szCs w:val="22"/>
                <w:lang w:val="en-GB" w:eastAsia="ja-JP"/>
              </w:rPr>
            </w:pPr>
            <w:proofErr w:type="spellStart"/>
            <w:r w:rsidRPr="00645E3C">
              <w:rPr>
                <w:rFonts w:eastAsia="Calibri"/>
                <w:b/>
                <w:i/>
                <w:szCs w:val="22"/>
                <w:lang w:val="en-GB" w:eastAsia="ja-JP"/>
              </w:rPr>
              <w:t>reportUplinkTxDirectCurrent</w:t>
            </w:r>
            <w:proofErr w:type="spellEnd"/>
          </w:p>
          <w:p w14:paraId="6772B639"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645E3C">
              <w:rPr>
                <w:rFonts w:eastAsia="Calibri"/>
                <w:szCs w:val="22"/>
                <w:lang w:val="en-GB" w:eastAsia="ja-JP"/>
              </w:rPr>
              <w:t xml:space="preserve"> This field is not present in the IE </w:t>
            </w:r>
            <w:proofErr w:type="spellStart"/>
            <w:r w:rsidR="00D62C62" w:rsidRPr="00645E3C">
              <w:rPr>
                <w:rFonts w:eastAsia="Calibri"/>
                <w:i/>
                <w:szCs w:val="22"/>
                <w:lang w:val="en-GB" w:eastAsia="ja-JP"/>
              </w:rPr>
              <w:t>CellGroupConfig</w:t>
            </w:r>
            <w:proofErr w:type="spellEnd"/>
            <w:r w:rsidR="00D62C62" w:rsidRPr="00645E3C">
              <w:rPr>
                <w:rFonts w:eastAsia="Calibri"/>
                <w:szCs w:val="22"/>
                <w:lang w:val="en-GB" w:eastAsia="ja-JP"/>
              </w:rPr>
              <w:t xml:space="preserve"> when provided as part of </w:t>
            </w:r>
            <w:proofErr w:type="spellStart"/>
            <w:r w:rsidR="00D62C62" w:rsidRPr="00645E3C">
              <w:rPr>
                <w:rFonts w:eastAsia="Calibri"/>
                <w:i/>
                <w:szCs w:val="22"/>
                <w:lang w:val="en-GB" w:eastAsia="ja-JP"/>
              </w:rPr>
              <w:t>RRCSetup</w:t>
            </w:r>
            <w:proofErr w:type="spellEnd"/>
            <w:r w:rsidR="00D62C62" w:rsidRPr="00645E3C">
              <w:rPr>
                <w:rFonts w:eastAsia="Calibri"/>
                <w:szCs w:val="22"/>
                <w:lang w:val="en-GB" w:eastAsia="ja-JP"/>
              </w:rPr>
              <w:t xml:space="preserve"> message.</w:t>
            </w:r>
          </w:p>
        </w:tc>
      </w:tr>
      <w:tr w:rsidR="002C5D28" w:rsidRPr="00645E3C" w14:paraId="49692E1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27C442" w14:textId="77777777" w:rsidR="002C5D28" w:rsidRPr="00645E3C" w:rsidRDefault="002C5D28" w:rsidP="00F43D0B">
            <w:pPr>
              <w:pStyle w:val="TAL"/>
              <w:rPr>
                <w:rFonts w:eastAsia="Calibri"/>
                <w:b/>
                <w:i/>
                <w:szCs w:val="22"/>
                <w:lang w:val="en-GB" w:eastAsia="ja-JP"/>
              </w:rPr>
            </w:pPr>
            <w:proofErr w:type="spellStart"/>
            <w:r w:rsidRPr="00645E3C">
              <w:rPr>
                <w:rFonts w:eastAsia="Calibri"/>
                <w:b/>
                <w:i/>
                <w:szCs w:val="22"/>
                <w:lang w:val="en-GB" w:eastAsia="ja-JP"/>
              </w:rPr>
              <w:t>rlmInSyncOutOfSyncThreshold</w:t>
            </w:r>
            <w:proofErr w:type="spellEnd"/>
          </w:p>
          <w:p w14:paraId="71A105D2"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BLER threshold pair index for IS/OOS indication generation, see TS 38.133</w:t>
            </w:r>
            <w:r w:rsidRPr="00645E3C">
              <w:rPr>
                <w:rFonts w:eastAsia="Calibri"/>
                <w:lang w:val="en-GB" w:eastAsia="ja-JP"/>
              </w:rPr>
              <w:t xml:space="preserve"> [14], Table 8.1.1-1</w:t>
            </w:r>
            <w:r w:rsidRPr="00645E3C">
              <w:rPr>
                <w:rFonts w:eastAsia="Calibri"/>
                <w:szCs w:val="22"/>
                <w:lang w:val="en-GB" w:eastAsia="ja-JP"/>
              </w:rPr>
              <w:t xml:space="preserve">. </w:t>
            </w:r>
            <w:proofErr w:type="gramStart"/>
            <w:r w:rsidRPr="00645E3C">
              <w:rPr>
                <w:rFonts w:eastAsia="Calibri"/>
                <w:i/>
                <w:iCs/>
                <w:lang w:val="en-GB" w:eastAsia="ja-JP"/>
              </w:rPr>
              <w:t>n1</w:t>
            </w:r>
            <w:proofErr w:type="gramEnd"/>
            <w:r w:rsidRPr="00645E3C">
              <w:rPr>
                <w:rFonts w:eastAsia="Calibri"/>
                <w:lang w:val="en-GB" w:eastAsia="ja-JP"/>
              </w:rPr>
              <w:t xml:space="preserve"> corresponds to the value 1. When the field is absent, the UE applies the value 0. </w:t>
            </w:r>
            <w:r w:rsidRPr="00645E3C">
              <w:rPr>
                <w:rFonts w:eastAsia="Calibri"/>
                <w:szCs w:val="22"/>
                <w:lang w:val="en-GB" w:eastAsia="ja-JP"/>
              </w:rPr>
              <w:t>Whenever this is reconfigured, UE resets N310 and N311, and stops T310, if running.</w:t>
            </w:r>
            <w:r w:rsidRPr="00645E3C" w:rsidDel="00FD67A9">
              <w:rPr>
                <w:rFonts w:eastAsia="Calibri"/>
                <w:szCs w:val="22"/>
                <w:lang w:val="en-GB" w:eastAsia="ja-JP"/>
              </w:rPr>
              <w:t xml:space="preserve"> </w:t>
            </w:r>
          </w:p>
        </w:tc>
      </w:tr>
      <w:tr w:rsidR="002C5D28" w:rsidRPr="00645E3C" w14:paraId="38ABDA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1927DA" w14:textId="77777777" w:rsidR="002C5D28" w:rsidRPr="00645E3C" w:rsidRDefault="002C5D28" w:rsidP="00F43D0B">
            <w:pPr>
              <w:pStyle w:val="TAL"/>
              <w:rPr>
                <w:rFonts w:eastAsia="Calibri"/>
                <w:szCs w:val="22"/>
                <w:lang w:val="en-GB" w:eastAsia="ja-JP"/>
              </w:rPr>
            </w:pPr>
            <w:proofErr w:type="spellStart"/>
            <w:r w:rsidRPr="00645E3C">
              <w:rPr>
                <w:rFonts w:eastAsia="Calibri"/>
                <w:b/>
                <w:i/>
                <w:szCs w:val="22"/>
                <w:lang w:val="en-GB" w:eastAsia="ja-JP"/>
              </w:rPr>
              <w:t>sCellToAddModList</w:t>
            </w:r>
            <w:proofErr w:type="spellEnd"/>
          </w:p>
          <w:p w14:paraId="571AC2B1"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List of </w:t>
            </w:r>
            <w:proofErr w:type="spellStart"/>
            <w:r w:rsidRPr="00645E3C">
              <w:rPr>
                <w:rFonts w:eastAsia="Calibri"/>
                <w:szCs w:val="22"/>
                <w:lang w:val="en-GB" w:eastAsia="ja-JP"/>
              </w:rPr>
              <w:t>seconary</w:t>
            </w:r>
            <w:proofErr w:type="spellEnd"/>
            <w:r w:rsidRPr="00645E3C">
              <w:rPr>
                <w:rFonts w:eastAsia="Calibri"/>
                <w:szCs w:val="22"/>
                <w:lang w:val="en-GB" w:eastAsia="ja-JP"/>
              </w:rPr>
              <w:t xml:space="preserve"> serving cells (SCells) to be added or modified.</w:t>
            </w:r>
          </w:p>
        </w:tc>
      </w:tr>
      <w:tr w:rsidR="002C5D28" w:rsidRPr="00645E3C" w14:paraId="4A031FE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F367B7" w14:textId="77777777" w:rsidR="002C5D28" w:rsidRPr="00645E3C" w:rsidRDefault="002C5D28" w:rsidP="00F43D0B">
            <w:pPr>
              <w:pStyle w:val="TAL"/>
              <w:rPr>
                <w:rFonts w:eastAsia="Calibri"/>
                <w:szCs w:val="22"/>
                <w:lang w:val="en-GB" w:eastAsia="ja-JP"/>
              </w:rPr>
            </w:pPr>
            <w:proofErr w:type="spellStart"/>
            <w:r w:rsidRPr="00645E3C">
              <w:rPr>
                <w:rFonts w:eastAsia="Calibri"/>
                <w:b/>
                <w:i/>
                <w:szCs w:val="22"/>
                <w:lang w:val="en-GB" w:eastAsia="ja-JP"/>
              </w:rPr>
              <w:t>sCellToReleaseList</w:t>
            </w:r>
            <w:proofErr w:type="spellEnd"/>
          </w:p>
          <w:p w14:paraId="1BDEB644"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List of secondary serving cells (SCells) to be released</w:t>
            </w:r>
          </w:p>
        </w:tc>
      </w:tr>
      <w:tr w:rsidR="002C5D28" w:rsidRPr="00645E3C" w14:paraId="3332972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4EC9D0A" w14:textId="77777777" w:rsidR="002C5D28" w:rsidRPr="00645E3C" w:rsidRDefault="002C5D28" w:rsidP="00F43D0B">
            <w:pPr>
              <w:pStyle w:val="TAL"/>
              <w:rPr>
                <w:rFonts w:eastAsia="Calibri"/>
                <w:b/>
                <w:i/>
                <w:szCs w:val="22"/>
                <w:lang w:val="en-GB" w:eastAsia="ja-JP"/>
              </w:rPr>
            </w:pPr>
            <w:proofErr w:type="spellStart"/>
            <w:r w:rsidRPr="00645E3C">
              <w:rPr>
                <w:rFonts w:eastAsia="Calibri"/>
                <w:b/>
                <w:i/>
                <w:szCs w:val="22"/>
                <w:lang w:val="en-GB" w:eastAsia="ja-JP"/>
              </w:rPr>
              <w:t>spCellConfig</w:t>
            </w:r>
            <w:proofErr w:type="spellEnd"/>
          </w:p>
          <w:p w14:paraId="34516F96" w14:textId="77777777" w:rsidR="002C5D28" w:rsidRPr="00645E3C" w:rsidRDefault="002C5D28" w:rsidP="00F43D0B">
            <w:pPr>
              <w:pStyle w:val="TAL"/>
              <w:rPr>
                <w:rFonts w:eastAsia="Calibri"/>
                <w:lang w:val="en-GB" w:eastAsia="ja-JP"/>
              </w:rPr>
            </w:pPr>
            <w:r w:rsidRPr="00645E3C">
              <w:rPr>
                <w:rFonts w:eastAsia="Calibri"/>
                <w:lang w:val="en-GB" w:eastAsia="ja-JP"/>
              </w:rPr>
              <w:t xml:space="preserve">Parameters for the </w:t>
            </w:r>
            <w:proofErr w:type="spellStart"/>
            <w:r w:rsidRPr="00645E3C">
              <w:rPr>
                <w:rFonts w:eastAsia="Calibri"/>
                <w:lang w:val="en-GB" w:eastAsia="ja-JP"/>
              </w:rPr>
              <w:t>SpCell</w:t>
            </w:r>
            <w:proofErr w:type="spellEnd"/>
            <w:r w:rsidRPr="00645E3C">
              <w:rPr>
                <w:rFonts w:eastAsia="Calibri"/>
                <w:lang w:val="en-GB" w:eastAsia="ja-JP"/>
              </w:rPr>
              <w:t xml:space="preserve"> of this cell group (PCell of MCG or PSCell of SCG). </w:t>
            </w:r>
          </w:p>
        </w:tc>
      </w:tr>
    </w:tbl>
    <w:p w14:paraId="36DD557C"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7903C7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25573A" w14:textId="77777777" w:rsidR="002C5D28" w:rsidRPr="00645E3C" w:rsidRDefault="002C5D28" w:rsidP="00F43D0B">
            <w:pPr>
              <w:pStyle w:val="TAH"/>
              <w:rPr>
                <w:szCs w:val="22"/>
                <w:lang w:val="en-GB" w:eastAsia="ja-JP"/>
              </w:rPr>
            </w:pPr>
            <w:proofErr w:type="spellStart"/>
            <w:r w:rsidRPr="00645E3C">
              <w:rPr>
                <w:i/>
                <w:szCs w:val="22"/>
                <w:lang w:val="en-GB" w:eastAsia="ja-JP"/>
              </w:rPr>
              <w:t>ReconfigurationWithSync</w:t>
            </w:r>
            <w:proofErr w:type="spellEnd"/>
            <w:r w:rsidRPr="00645E3C">
              <w:rPr>
                <w:szCs w:val="22"/>
                <w:lang w:val="en-GB" w:eastAsia="ja-JP"/>
              </w:rPr>
              <w:t xml:space="preserve"> field descriptions</w:t>
            </w:r>
          </w:p>
        </w:tc>
      </w:tr>
      <w:tr w:rsidR="002C5D28" w:rsidRPr="00645E3C" w14:paraId="25614E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6C6664" w14:textId="77777777" w:rsidR="002C5D28" w:rsidRPr="00645E3C" w:rsidRDefault="002C5D28" w:rsidP="00F43D0B">
            <w:pPr>
              <w:pStyle w:val="TAL"/>
              <w:rPr>
                <w:b/>
                <w:i/>
                <w:szCs w:val="22"/>
                <w:lang w:val="en-GB" w:eastAsia="ja-JP"/>
              </w:rPr>
            </w:pPr>
            <w:proofErr w:type="spellStart"/>
            <w:r w:rsidRPr="00645E3C">
              <w:rPr>
                <w:b/>
                <w:i/>
                <w:szCs w:val="22"/>
                <w:lang w:val="en-GB" w:eastAsia="ja-JP"/>
              </w:rPr>
              <w:t>rach-ConfigDedicated</w:t>
            </w:r>
            <w:proofErr w:type="spellEnd"/>
          </w:p>
          <w:p w14:paraId="30A0D6E8" w14:textId="77777777" w:rsidR="002C5D28" w:rsidRPr="00645E3C" w:rsidRDefault="002C5D28" w:rsidP="00F43D0B">
            <w:pPr>
              <w:pStyle w:val="TAL"/>
              <w:rPr>
                <w:szCs w:val="22"/>
                <w:lang w:val="en-GB" w:eastAsia="ja-JP"/>
              </w:rPr>
            </w:pPr>
            <w:r w:rsidRPr="00645E3C">
              <w:rPr>
                <w:szCs w:val="22"/>
                <w:lang w:val="en-GB" w:eastAsia="ja-JP"/>
              </w:rPr>
              <w:t xml:space="preserve">Random access configuration to be used for the reconfiguration with sync (e.g. handover). The UE performs the RA according to these parameters in the </w:t>
            </w:r>
            <w:proofErr w:type="spellStart"/>
            <w:r w:rsidRPr="00645E3C">
              <w:rPr>
                <w:szCs w:val="22"/>
                <w:lang w:val="en-GB" w:eastAsia="ja-JP"/>
              </w:rPr>
              <w:t>firstActiveUplinkBWP</w:t>
            </w:r>
            <w:proofErr w:type="spellEnd"/>
            <w:r w:rsidRPr="00645E3C">
              <w:rPr>
                <w:szCs w:val="22"/>
                <w:lang w:val="en-GB" w:eastAsia="ja-JP"/>
              </w:rPr>
              <w:t xml:space="preserve"> (see </w:t>
            </w:r>
            <w:proofErr w:type="spellStart"/>
            <w:r w:rsidRPr="00645E3C">
              <w:rPr>
                <w:szCs w:val="22"/>
                <w:lang w:val="en-GB" w:eastAsia="ja-JP"/>
              </w:rPr>
              <w:t>UplinkConfig</w:t>
            </w:r>
            <w:proofErr w:type="spellEnd"/>
            <w:r w:rsidRPr="00645E3C">
              <w:rPr>
                <w:szCs w:val="22"/>
                <w:lang w:val="en-GB" w:eastAsia="ja-JP"/>
              </w:rPr>
              <w:t>).</w:t>
            </w:r>
          </w:p>
        </w:tc>
      </w:tr>
      <w:tr w:rsidR="002C5D28" w:rsidRPr="00645E3C" w14:paraId="1D26FA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013AFE" w14:textId="77777777" w:rsidR="002C5D28" w:rsidRPr="00645E3C" w:rsidRDefault="002C5D28" w:rsidP="00F43D0B">
            <w:pPr>
              <w:pStyle w:val="TAL"/>
              <w:rPr>
                <w:b/>
                <w:i/>
                <w:szCs w:val="22"/>
                <w:lang w:val="en-GB" w:eastAsia="ja-JP"/>
              </w:rPr>
            </w:pPr>
            <w:proofErr w:type="spellStart"/>
            <w:r w:rsidRPr="00645E3C">
              <w:rPr>
                <w:b/>
                <w:i/>
                <w:szCs w:val="22"/>
                <w:lang w:val="en-GB" w:eastAsia="ja-JP"/>
              </w:rPr>
              <w:t>smtc</w:t>
            </w:r>
            <w:proofErr w:type="spellEnd"/>
          </w:p>
          <w:p w14:paraId="4740D48D" w14:textId="3BB45CB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PSCell change and </w:t>
            </w:r>
            <w:del w:id="80" w:author="Ericsson" w:date="2019-02-13T10:43:00Z">
              <w:r w:rsidRPr="00645E3C" w:rsidDel="007A0A48">
                <w:rPr>
                  <w:szCs w:val="22"/>
                  <w:lang w:val="en-GB" w:eastAsia="ja-JP"/>
                </w:rPr>
                <w:delText>intra-</w:delText>
              </w:r>
            </w:del>
            <w:r w:rsidRPr="00645E3C">
              <w:rPr>
                <w:szCs w:val="22"/>
                <w:lang w:val="en-GB" w:eastAsia="ja-JP"/>
              </w:rPr>
              <w:t xml:space="preserve">NR </w:t>
            </w:r>
            <w:ins w:id="81" w:author="Ericsson" w:date="2019-02-13T10:44:00Z">
              <w:r w:rsidR="007A0A48">
                <w:rPr>
                  <w:szCs w:val="22"/>
                  <w:lang w:val="en-GB" w:eastAsia="ja-JP"/>
                </w:rPr>
                <w:t>PCell change</w:t>
              </w:r>
            </w:ins>
            <w:del w:id="82" w:author="Ericsson" w:date="2019-02-13T10:44:00Z">
              <w:r w:rsidRPr="00645E3C" w:rsidDel="007A0A48">
                <w:rPr>
                  <w:szCs w:val="22"/>
                  <w:lang w:val="en-GB" w:eastAsia="ja-JP"/>
                </w:rPr>
                <w:delText>handover</w:delText>
              </w:r>
            </w:del>
            <w:r w:rsidRPr="00645E3C">
              <w:rPr>
                <w:szCs w:val="22"/>
                <w:lang w:val="en-GB" w:eastAsia="ja-JP"/>
              </w:rPr>
              <w:t xml:space="preserve">. </w:t>
            </w:r>
            <w:r w:rsidR="00D93616" w:rsidRPr="00645E3C">
              <w:rPr>
                <w:szCs w:val="22"/>
                <w:lang w:val="en-GB" w:eastAsia="ja-JP"/>
              </w:rPr>
              <w:t xml:space="preserve">The network sets the </w:t>
            </w:r>
            <w:proofErr w:type="spellStart"/>
            <w:r w:rsidR="00D93616" w:rsidRPr="00645E3C">
              <w:rPr>
                <w:i/>
                <w:szCs w:val="22"/>
                <w:lang w:val="en-GB" w:eastAsia="ja-JP"/>
              </w:rPr>
              <w:t>periodicityAndOffset</w:t>
            </w:r>
            <w:proofErr w:type="spellEnd"/>
            <w:r w:rsidR="00D93616" w:rsidRPr="00645E3C">
              <w:rPr>
                <w:szCs w:val="22"/>
                <w:lang w:val="en-GB" w:eastAsia="ja-JP"/>
              </w:rPr>
              <w:t xml:space="preserve"> to indicate the same periodicity as </w:t>
            </w:r>
            <w:proofErr w:type="spellStart"/>
            <w:r w:rsidR="00D93616" w:rsidRPr="00645E3C">
              <w:rPr>
                <w:i/>
                <w:szCs w:val="22"/>
                <w:lang w:val="en-GB" w:eastAsia="ja-JP"/>
              </w:rPr>
              <w:t>ssb-periodicityServingCell</w:t>
            </w:r>
            <w:proofErr w:type="spellEnd"/>
            <w:r w:rsidR="00D93616" w:rsidRPr="00645E3C">
              <w:rPr>
                <w:szCs w:val="22"/>
                <w:lang w:val="en-GB" w:eastAsia="ja-JP"/>
              </w:rPr>
              <w:t xml:space="preserve"> in </w:t>
            </w:r>
            <w:proofErr w:type="spellStart"/>
            <w:r w:rsidR="00D93616" w:rsidRPr="00645E3C">
              <w:rPr>
                <w:i/>
                <w:szCs w:val="22"/>
                <w:lang w:val="en-GB" w:eastAsia="ja-JP"/>
              </w:rPr>
              <w:t>spCellConfigCommon</w:t>
            </w:r>
            <w:proofErr w:type="spellEnd"/>
            <w:r w:rsidR="00D93616" w:rsidRPr="00645E3C">
              <w:rPr>
                <w:szCs w:val="22"/>
                <w:lang w:val="en-GB" w:eastAsia="ja-JP"/>
              </w:rPr>
              <w:t xml:space="preserve">. </w:t>
            </w:r>
            <w:r w:rsidRPr="00645E3C">
              <w:rPr>
                <w:szCs w:val="22"/>
                <w:lang w:val="en-GB" w:eastAsia="ja-JP"/>
              </w:rPr>
              <w:t xml:space="preserve">For case of </w:t>
            </w:r>
            <w:del w:id="83" w:author="Ericsson" w:date="2019-02-13T10:44:00Z">
              <w:r w:rsidRPr="00645E3C" w:rsidDel="007A0A48">
                <w:rPr>
                  <w:szCs w:val="22"/>
                  <w:lang w:val="en-GB" w:eastAsia="ja-JP"/>
                </w:rPr>
                <w:delText>intra-</w:delText>
              </w:r>
            </w:del>
            <w:r w:rsidRPr="00645E3C">
              <w:rPr>
                <w:szCs w:val="22"/>
                <w:lang w:val="en-GB" w:eastAsia="ja-JP"/>
              </w:rPr>
              <w:t xml:space="preserve">NR </w:t>
            </w:r>
            <w:ins w:id="84" w:author="Ericsson" w:date="2019-02-13T10:44:00Z">
              <w:r w:rsidR="007A0A48">
                <w:rPr>
                  <w:szCs w:val="22"/>
                  <w:lang w:val="en-GB" w:eastAsia="ja-JP"/>
                </w:rPr>
                <w:t>PCell change</w:t>
              </w:r>
            </w:ins>
            <w:del w:id="85" w:author="Ericsson" w:date="2019-02-13T10:44:00Z">
              <w:r w:rsidRPr="00645E3C" w:rsidDel="007A0A48">
                <w:rPr>
                  <w:szCs w:val="22"/>
                  <w:lang w:val="en-GB" w:eastAsia="ja-JP"/>
                </w:rPr>
                <w:delText>handover</w:delText>
              </w:r>
            </w:del>
            <w:r w:rsidRPr="00645E3C">
              <w:rPr>
                <w:szCs w:val="22"/>
                <w:lang w:val="en-GB" w:eastAsia="ja-JP"/>
              </w:rPr>
              <w:t xml:space="preserve">, </w:t>
            </w:r>
            <w:r w:rsidR="00D93616" w:rsidRPr="00645E3C">
              <w:rPr>
                <w:szCs w:val="22"/>
                <w:lang w:val="en-GB" w:eastAsia="ja-JP"/>
              </w:rPr>
              <w:t xml:space="preserve">the </w:t>
            </w:r>
            <w:proofErr w:type="spellStart"/>
            <w:r w:rsidR="00D93616" w:rsidRPr="00645E3C">
              <w:rPr>
                <w:i/>
                <w:szCs w:val="22"/>
                <w:lang w:val="en-GB" w:eastAsia="ja-JP"/>
              </w:rPr>
              <w:t>smtc</w:t>
            </w:r>
            <w:proofErr w:type="spellEnd"/>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r w:rsidRPr="00645E3C">
              <w:rPr>
                <w:szCs w:val="22"/>
                <w:lang w:val="en-GB" w:eastAsia="ja-JP"/>
              </w:rPr>
              <w:t xml:space="preserve">PCell. For case of NR PSCell change, it is based on the timing reference of </w:t>
            </w:r>
            <w:r w:rsidR="00D93616" w:rsidRPr="00645E3C">
              <w:rPr>
                <w:szCs w:val="22"/>
                <w:lang w:val="en-GB" w:eastAsia="ja-JP"/>
              </w:rPr>
              <w:t xml:space="preserve">source </w:t>
            </w:r>
            <w:r w:rsidRPr="00645E3C">
              <w:rPr>
                <w:szCs w:val="22"/>
                <w:lang w:val="en-GB" w:eastAsia="ja-JP"/>
              </w:rPr>
              <w:t xml:space="preserve">PSCell. If the field is absent, the UE uses the SMTC configured in the </w:t>
            </w:r>
            <w:proofErr w:type="spellStart"/>
            <w:r w:rsidRPr="00645E3C">
              <w:rPr>
                <w:szCs w:val="22"/>
                <w:lang w:val="en-GB" w:eastAsia="ja-JP"/>
              </w:rPr>
              <w:t>measObjectNR</w:t>
            </w:r>
            <w:proofErr w:type="spellEnd"/>
            <w:r w:rsidRPr="00645E3C">
              <w:rPr>
                <w:szCs w:val="22"/>
                <w:lang w:val="en-GB" w:eastAsia="ja-JP"/>
              </w:rPr>
              <w:t xml:space="preserve"> having the same SSB frequency and subcarrier spacing.</w:t>
            </w:r>
          </w:p>
        </w:tc>
      </w:tr>
    </w:tbl>
    <w:p w14:paraId="7B64825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0359A8C" w14:textId="77777777" w:rsidTr="00F43D0B">
        <w:tc>
          <w:tcPr>
            <w:tcW w:w="14281" w:type="dxa"/>
          </w:tcPr>
          <w:p w14:paraId="59EA651B" w14:textId="77777777" w:rsidR="002C5D28" w:rsidRPr="00645E3C" w:rsidRDefault="002C5D28" w:rsidP="00F43D0B">
            <w:pPr>
              <w:pStyle w:val="TAH"/>
              <w:rPr>
                <w:szCs w:val="22"/>
                <w:lang w:val="en-GB" w:eastAsia="ja-JP"/>
              </w:rPr>
            </w:pPr>
            <w:proofErr w:type="spellStart"/>
            <w:r w:rsidRPr="00645E3C">
              <w:rPr>
                <w:i/>
                <w:szCs w:val="22"/>
                <w:lang w:val="en-GB" w:eastAsia="ja-JP"/>
              </w:rPr>
              <w:t>SCellConfig</w:t>
            </w:r>
            <w:proofErr w:type="spellEnd"/>
            <w:r w:rsidRPr="00645E3C">
              <w:rPr>
                <w:i/>
                <w:szCs w:val="22"/>
                <w:lang w:val="en-GB" w:eastAsia="ja-JP"/>
              </w:rPr>
              <w:t xml:space="preserve"> field descriptions</w:t>
            </w:r>
          </w:p>
        </w:tc>
      </w:tr>
      <w:tr w:rsidR="002C5D28" w:rsidRPr="00645E3C" w14:paraId="233D2777" w14:textId="77777777" w:rsidTr="00F43D0B">
        <w:tc>
          <w:tcPr>
            <w:tcW w:w="14281" w:type="dxa"/>
          </w:tcPr>
          <w:p w14:paraId="7376A940" w14:textId="77777777" w:rsidR="002C5D28" w:rsidRPr="00645E3C" w:rsidRDefault="002C5D28" w:rsidP="00F43D0B">
            <w:pPr>
              <w:pStyle w:val="TAL"/>
              <w:rPr>
                <w:szCs w:val="22"/>
                <w:lang w:val="en-GB" w:eastAsia="ja-JP"/>
              </w:rPr>
            </w:pPr>
            <w:proofErr w:type="spellStart"/>
            <w:r w:rsidRPr="00645E3C">
              <w:rPr>
                <w:b/>
                <w:i/>
                <w:szCs w:val="22"/>
                <w:lang w:val="en-GB" w:eastAsia="ja-JP"/>
              </w:rPr>
              <w:t>smtc</w:t>
            </w:r>
            <w:proofErr w:type="spellEnd"/>
          </w:p>
          <w:p w14:paraId="2A47E587" w14:textId="7777777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w:t>
            </w:r>
            <w:proofErr w:type="spellStart"/>
            <w:r w:rsidRPr="00645E3C">
              <w:rPr>
                <w:szCs w:val="22"/>
                <w:lang w:val="en-GB" w:eastAsia="ja-JP"/>
              </w:rPr>
              <w:t>SCell</w:t>
            </w:r>
            <w:proofErr w:type="spellEnd"/>
            <w:r w:rsidRPr="00645E3C">
              <w:rPr>
                <w:szCs w:val="22"/>
                <w:lang w:val="en-GB" w:eastAsia="ja-JP"/>
              </w:rPr>
              <w:t xml:space="preserve"> addition. </w:t>
            </w:r>
            <w:r w:rsidR="00D93616" w:rsidRPr="00645E3C">
              <w:rPr>
                <w:szCs w:val="22"/>
                <w:lang w:val="en-GB" w:eastAsia="ja-JP"/>
              </w:rPr>
              <w:t xml:space="preserve">The network sets the </w:t>
            </w:r>
            <w:proofErr w:type="spellStart"/>
            <w:r w:rsidR="00D93616" w:rsidRPr="00645E3C">
              <w:rPr>
                <w:i/>
                <w:szCs w:val="22"/>
                <w:lang w:val="en-GB" w:eastAsia="ja-JP"/>
              </w:rPr>
              <w:t>periodicityAndOffset</w:t>
            </w:r>
            <w:proofErr w:type="spellEnd"/>
            <w:r w:rsidR="00D93616" w:rsidRPr="00645E3C">
              <w:rPr>
                <w:szCs w:val="22"/>
                <w:lang w:val="en-GB" w:eastAsia="ja-JP"/>
              </w:rPr>
              <w:t xml:space="preserve"> to indicate the same periodicity as </w:t>
            </w:r>
            <w:proofErr w:type="spellStart"/>
            <w:r w:rsidR="00D93616" w:rsidRPr="00645E3C">
              <w:rPr>
                <w:i/>
                <w:szCs w:val="22"/>
                <w:lang w:val="en-GB" w:eastAsia="ja-JP"/>
              </w:rPr>
              <w:t>ssb-periodicityServingCell</w:t>
            </w:r>
            <w:proofErr w:type="spellEnd"/>
            <w:r w:rsidR="00D93616" w:rsidRPr="00645E3C">
              <w:rPr>
                <w:szCs w:val="22"/>
                <w:lang w:val="en-GB" w:eastAsia="ja-JP"/>
              </w:rPr>
              <w:t xml:space="preserve"> in </w:t>
            </w:r>
            <w:proofErr w:type="spellStart"/>
            <w:r w:rsidR="00D93616" w:rsidRPr="00645E3C">
              <w:rPr>
                <w:i/>
                <w:szCs w:val="22"/>
                <w:lang w:val="en-GB" w:eastAsia="ja-JP"/>
              </w:rPr>
              <w:t>sCellConfigCommon</w:t>
            </w:r>
            <w:proofErr w:type="spellEnd"/>
            <w:r w:rsidR="00D93616" w:rsidRPr="00645E3C">
              <w:rPr>
                <w:szCs w:val="22"/>
                <w:lang w:val="en-GB" w:eastAsia="ja-JP"/>
              </w:rPr>
              <w:t xml:space="preserve">. The </w:t>
            </w:r>
            <w:proofErr w:type="spellStart"/>
            <w:r w:rsidR="00D93616" w:rsidRPr="00645E3C">
              <w:rPr>
                <w:i/>
                <w:szCs w:val="22"/>
                <w:lang w:val="en-GB" w:eastAsia="ja-JP"/>
              </w:rPr>
              <w:t>smtc</w:t>
            </w:r>
            <w:proofErr w:type="spellEnd"/>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proofErr w:type="spellStart"/>
            <w:r w:rsidRPr="00645E3C">
              <w:rPr>
                <w:szCs w:val="22"/>
                <w:lang w:val="en-GB" w:eastAsia="ja-JP"/>
              </w:rPr>
              <w:t>SpCell</w:t>
            </w:r>
            <w:proofErr w:type="spellEnd"/>
            <w:r w:rsidRPr="00645E3C">
              <w:rPr>
                <w:szCs w:val="22"/>
                <w:lang w:val="en-GB" w:eastAsia="ja-JP"/>
              </w:rPr>
              <w:t xml:space="preserve"> of associated cell group. If the field is absent, the UE uses the SMTC configured in the </w:t>
            </w:r>
            <w:proofErr w:type="spellStart"/>
            <w:r w:rsidRPr="00645E3C">
              <w:rPr>
                <w:szCs w:val="22"/>
                <w:lang w:val="en-GB" w:eastAsia="ja-JP"/>
              </w:rPr>
              <w:t>measObjectNR</w:t>
            </w:r>
            <w:proofErr w:type="spellEnd"/>
            <w:r w:rsidRPr="00645E3C">
              <w:rPr>
                <w:szCs w:val="22"/>
                <w:lang w:val="en-GB" w:eastAsia="ja-JP"/>
              </w:rPr>
              <w:t xml:space="preserve"> having the same SSB frequency and subcarrier spacing</w:t>
            </w:r>
          </w:p>
        </w:tc>
      </w:tr>
    </w:tbl>
    <w:p w14:paraId="7C1FB54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B36F6C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77A55B5" w14:textId="77777777" w:rsidR="002C5D28" w:rsidRPr="00645E3C" w:rsidRDefault="002C5D28" w:rsidP="00F43D0B">
            <w:pPr>
              <w:pStyle w:val="TAH"/>
              <w:rPr>
                <w:szCs w:val="22"/>
                <w:lang w:val="en-GB" w:eastAsia="ja-JP"/>
              </w:rPr>
            </w:pPr>
            <w:proofErr w:type="spellStart"/>
            <w:r w:rsidRPr="00645E3C">
              <w:rPr>
                <w:i/>
                <w:szCs w:val="22"/>
                <w:lang w:val="en-GB" w:eastAsia="ja-JP"/>
              </w:rPr>
              <w:lastRenderedPageBreak/>
              <w:t>SpCellConfig</w:t>
            </w:r>
            <w:proofErr w:type="spellEnd"/>
            <w:r w:rsidRPr="00645E3C">
              <w:rPr>
                <w:i/>
                <w:szCs w:val="22"/>
                <w:lang w:val="en-GB" w:eastAsia="ja-JP"/>
              </w:rPr>
              <w:t xml:space="preserve"> field descriptions</w:t>
            </w:r>
          </w:p>
        </w:tc>
      </w:tr>
      <w:tr w:rsidR="002C5D28" w:rsidRPr="00645E3C" w14:paraId="1C640CD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6A59A43" w14:textId="77777777" w:rsidR="002C5D28" w:rsidRPr="00645E3C" w:rsidRDefault="002C5D28" w:rsidP="00F43D0B">
            <w:pPr>
              <w:pStyle w:val="TAL"/>
              <w:rPr>
                <w:szCs w:val="22"/>
                <w:lang w:val="en-GB" w:eastAsia="ja-JP"/>
              </w:rPr>
            </w:pPr>
            <w:proofErr w:type="spellStart"/>
            <w:r w:rsidRPr="00645E3C">
              <w:rPr>
                <w:b/>
                <w:i/>
                <w:szCs w:val="22"/>
                <w:lang w:val="en-GB" w:eastAsia="ja-JP"/>
              </w:rPr>
              <w:t>reconfigurationWithSync</w:t>
            </w:r>
            <w:proofErr w:type="spellEnd"/>
          </w:p>
          <w:p w14:paraId="7A1BED1B" w14:textId="77777777" w:rsidR="002C5D28" w:rsidRPr="00645E3C" w:rsidRDefault="002C5D28" w:rsidP="00F43D0B">
            <w:pPr>
              <w:pStyle w:val="TAL"/>
              <w:rPr>
                <w:szCs w:val="22"/>
                <w:lang w:val="en-GB" w:eastAsia="ja-JP"/>
              </w:rPr>
            </w:pPr>
            <w:r w:rsidRPr="00645E3C">
              <w:rPr>
                <w:szCs w:val="22"/>
                <w:lang w:val="en-GB" w:eastAsia="ja-JP"/>
              </w:rPr>
              <w:t xml:space="preserve">Parameters for the synchronous reconfiguration to the target </w:t>
            </w:r>
            <w:proofErr w:type="spellStart"/>
            <w:r w:rsidRPr="00645E3C">
              <w:rPr>
                <w:szCs w:val="22"/>
                <w:lang w:val="en-GB" w:eastAsia="ja-JP"/>
              </w:rPr>
              <w:t>SpCell</w:t>
            </w:r>
            <w:proofErr w:type="spellEnd"/>
            <w:r w:rsidRPr="00645E3C">
              <w:rPr>
                <w:szCs w:val="22"/>
                <w:lang w:val="en-GB" w:eastAsia="ja-JP"/>
              </w:rPr>
              <w:t>.</w:t>
            </w:r>
          </w:p>
        </w:tc>
      </w:tr>
      <w:tr w:rsidR="002C5D28" w:rsidRPr="00645E3C" w14:paraId="1D3C1B2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54C3F89" w14:textId="77777777" w:rsidR="002C5D28" w:rsidRPr="00645E3C" w:rsidRDefault="002C5D28" w:rsidP="00F43D0B">
            <w:pPr>
              <w:pStyle w:val="TAL"/>
              <w:rPr>
                <w:szCs w:val="22"/>
                <w:lang w:val="en-GB" w:eastAsia="ja-JP"/>
              </w:rPr>
            </w:pPr>
            <w:proofErr w:type="spellStart"/>
            <w:r w:rsidRPr="00645E3C">
              <w:rPr>
                <w:b/>
                <w:i/>
                <w:szCs w:val="22"/>
                <w:lang w:val="en-GB" w:eastAsia="ja-JP"/>
              </w:rPr>
              <w:t>rlf-TimersAndConstants</w:t>
            </w:r>
            <w:proofErr w:type="spellEnd"/>
          </w:p>
          <w:p w14:paraId="192E388C" w14:textId="77777777" w:rsidR="002C5D28" w:rsidRPr="00645E3C" w:rsidRDefault="002C5D28" w:rsidP="00F43D0B">
            <w:pPr>
              <w:pStyle w:val="TAL"/>
              <w:rPr>
                <w:szCs w:val="22"/>
                <w:lang w:val="en-GB" w:eastAsia="ja-JP"/>
              </w:rPr>
            </w:pPr>
            <w:r w:rsidRPr="00645E3C">
              <w:rPr>
                <w:szCs w:val="22"/>
                <w:lang w:val="en-GB" w:eastAsia="ja-JP"/>
              </w:rPr>
              <w:t xml:space="preserve">Timers and constants for detecting and triggering cell-level radio link failure. For the SCG, </w:t>
            </w:r>
            <w:proofErr w:type="spellStart"/>
            <w:r w:rsidRPr="00645E3C">
              <w:rPr>
                <w:szCs w:val="22"/>
                <w:lang w:val="en-GB" w:eastAsia="ja-JP"/>
              </w:rPr>
              <w:t>rlf-TimersAndConstants</w:t>
            </w:r>
            <w:proofErr w:type="spellEnd"/>
            <w:r w:rsidRPr="00645E3C">
              <w:rPr>
                <w:szCs w:val="22"/>
                <w:lang w:val="en-GB" w:eastAsia="ja-JP"/>
              </w:rPr>
              <w:t xml:space="preserve"> can only be set to </w:t>
            </w:r>
            <w:r w:rsidRPr="00645E3C">
              <w:rPr>
                <w:i/>
                <w:szCs w:val="22"/>
                <w:lang w:val="en-GB" w:eastAsia="ja-JP"/>
              </w:rPr>
              <w:t>setup</w:t>
            </w:r>
            <w:r w:rsidRPr="00645E3C">
              <w:rPr>
                <w:szCs w:val="22"/>
                <w:lang w:val="en-GB" w:eastAsia="ja-JP"/>
              </w:rPr>
              <w:t xml:space="preserve"> and is always included at SCG addition.</w:t>
            </w:r>
          </w:p>
        </w:tc>
      </w:tr>
      <w:tr w:rsidR="002C5D28" w:rsidRPr="00645E3C" w14:paraId="230DA3A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5EAFEF7" w14:textId="77777777" w:rsidR="002C5D28" w:rsidRPr="00645E3C" w:rsidRDefault="002C5D28" w:rsidP="00F43D0B">
            <w:pPr>
              <w:pStyle w:val="TAL"/>
              <w:rPr>
                <w:szCs w:val="22"/>
                <w:lang w:val="en-GB" w:eastAsia="ja-JP"/>
              </w:rPr>
            </w:pPr>
            <w:proofErr w:type="spellStart"/>
            <w:r w:rsidRPr="00645E3C">
              <w:rPr>
                <w:b/>
                <w:i/>
                <w:szCs w:val="22"/>
                <w:lang w:val="en-GB" w:eastAsia="ja-JP"/>
              </w:rPr>
              <w:t>servCellIndex</w:t>
            </w:r>
            <w:proofErr w:type="spellEnd"/>
          </w:p>
          <w:p w14:paraId="43440200" w14:textId="77777777" w:rsidR="002C5D28" w:rsidRPr="00645E3C" w:rsidRDefault="002C5D28" w:rsidP="00F43D0B">
            <w:pPr>
              <w:pStyle w:val="TAL"/>
              <w:rPr>
                <w:szCs w:val="22"/>
                <w:lang w:val="en-GB" w:eastAsia="ja-JP"/>
              </w:rPr>
            </w:pPr>
            <w:r w:rsidRPr="00645E3C">
              <w:rPr>
                <w:szCs w:val="22"/>
                <w:lang w:val="en-GB" w:eastAsia="ja-JP"/>
              </w:rPr>
              <w:t>Serving cell ID of a PSCell. The PCell of the Master Cell Group uses ID = 0.</w:t>
            </w:r>
          </w:p>
        </w:tc>
      </w:tr>
    </w:tbl>
    <w:p w14:paraId="5D4BF57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39D7051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615A29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0C3195"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23182DD2" w14:textId="77777777" w:rsidTr="00F43D0B">
        <w:tc>
          <w:tcPr>
            <w:tcW w:w="4027" w:type="dxa"/>
            <w:shd w:val="clear" w:color="auto" w:fill="auto"/>
          </w:tcPr>
          <w:p w14:paraId="08EADC4F"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BWP-</w:t>
            </w:r>
            <w:proofErr w:type="spellStart"/>
            <w:r w:rsidRPr="00645E3C">
              <w:rPr>
                <w:rFonts w:eastAsia="Calibri"/>
                <w:i/>
                <w:szCs w:val="22"/>
                <w:lang w:val="en-GB" w:eastAsia="ja-JP"/>
              </w:rPr>
              <w:t>Reconfig</w:t>
            </w:r>
            <w:proofErr w:type="spellEnd"/>
          </w:p>
        </w:tc>
        <w:tc>
          <w:tcPr>
            <w:tcW w:w="10146" w:type="dxa"/>
            <w:shd w:val="clear" w:color="auto" w:fill="auto"/>
          </w:tcPr>
          <w:p w14:paraId="351288D5"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645E3C" w14:paraId="68845F6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1A28DFA" w14:textId="77777777" w:rsidR="002C5D28" w:rsidRPr="00645E3C" w:rsidRDefault="002C5D28" w:rsidP="00F43D0B">
            <w:pPr>
              <w:pStyle w:val="TAL"/>
              <w:rPr>
                <w:rFonts w:eastAsia="Calibri"/>
                <w:i/>
                <w:szCs w:val="22"/>
                <w:lang w:val="en-GB" w:eastAsia="ja-JP"/>
              </w:rPr>
            </w:pPr>
            <w:proofErr w:type="spellStart"/>
            <w:r w:rsidRPr="00645E3C">
              <w:rPr>
                <w:rFonts w:eastAsia="Calibri"/>
                <w:i/>
                <w:szCs w:val="22"/>
                <w:lang w:val="en-GB"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2DB4F9" w14:textId="77777777" w:rsidR="002C5D28" w:rsidRPr="00645E3C" w:rsidRDefault="002C5D28" w:rsidP="00823A09">
            <w:pPr>
              <w:pStyle w:val="TAL"/>
              <w:rPr>
                <w:rFonts w:eastAsia="Calibri"/>
                <w:szCs w:val="22"/>
                <w:lang w:val="en-GB" w:eastAsia="ja-JP"/>
              </w:rPr>
            </w:pPr>
            <w:r w:rsidRPr="00645E3C">
              <w:rPr>
                <w:rFonts w:eastAsia="Calibri"/>
                <w:szCs w:val="22"/>
                <w:lang w:val="en-GB" w:eastAsia="ja-JP"/>
              </w:rPr>
              <w:t xml:space="preserve">The field is mandatory present in case of </w:t>
            </w:r>
            <w:proofErr w:type="spellStart"/>
            <w:r w:rsidRPr="00645E3C">
              <w:rPr>
                <w:rFonts w:eastAsia="Calibri"/>
                <w:szCs w:val="22"/>
                <w:lang w:val="en-GB" w:eastAsia="ja-JP"/>
              </w:rPr>
              <w:t>SpCell</w:t>
            </w:r>
            <w:proofErr w:type="spellEnd"/>
            <w:r w:rsidRPr="00645E3C">
              <w:rPr>
                <w:rFonts w:eastAsia="Calibri"/>
                <w:szCs w:val="22"/>
                <w:lang w:val="en-GB" w:eastAsia="ja-JP"/>
              </w:rPr>
              <w:t xml:space="preserve"> change, PSCell addition, SI update for PSCell and security key change; otherwise it is optionally present, need M.</w:t>
            </w:r>
            <w:r w:rsidR="005E574F" w:rsidRPr="00645E3C">
              <w:rPr>
                <w:rFonts w:eastAsia="Calibri"/>
                <w:szCs w:val="22"/>
                <w:lang w:val="en-GB" w:eastAsia="ja-JP"/>
              </w:rPr>
              <w:t xml:space="preserve"> The field </w:t>
            </w:r>
            <w:r w:rsidR="00823A09" w:rsidRPr="00645E3C">
              <w:rPr>
                <w:rFonts w:eastAsia="Calibri"/>
                <w:szCs w:val="22"/>
                <w:lang w:val="en-GB" w:eastAsia="ja-JP"/>
              </w:rPr>
              <w:t xml:space="preserve">is not present </w:t>
            </w:r>
            <w:r w:rsidR="005E574F" w:rsidRPr="00645E3C">
              <w:rPr>
                <w:rFonts w:eastAsia="Calibri"/>
                <w:szCs w:val="22"/>
                <w:lang w:val="en-GB" w:eastAsia="ja-JP"/>
              </w:rPr>
              <w:t xml:space="preserve">in </w:t>
            </w:r>
            <w:proofErr w:type="spellStart"/>
            <w:r w:rsidR="005E574F" w:rsidRPr="00645E3C">
              <w:rPr>
                <w:rFonts w:eastAsia="Calibri"/>
                <w:i/>
                <w:szCs w:val="22"/>
                <w:lang w:val="en-GB" w:eastAsia="ja-JP"/>
              </w:rPr>
              <w:t>RRCResume</w:t>
            </w:r>
            <w:proofErr w:type="spellEnd"/>
            <w:r w:rsidR="00161810" w:rsidRPr="00645E3C">
              <w:rPr>
                <w:rFonts w:eastAsia="Calibri"/>
                <w:i/>
                <w:szCs w:val="22"/>
                <w:lang w:val="en-GB" w:eastAsia="ja-JP"/>
              </w:rPr>
              <w:t xml:space="preserve"> </w:t>
            </w:r>
            <w:r w:rsidR="00161810" w:rsidRPr="00645E3C">
              <w:rPr>
                <w:rFonts w:eastAsia="Calibri"/>
                <w:szCs w:val="22"/>
                <w:lang w:val="en-GB" w:eastAsia="ja-JP"/>
              </w:rPr>
              <w:t>or</w:t>
            </w:r>
            <w:r w:rsidR="005E574F" w:rsidRPr="00645E3C">
              <w:rPr>
                <w:rFonts w:eastAsia="Calibri"/>
                <w:szCs w:val="22"/>
                <w:lang w:val="en-GB" w:eastAsia="ja-JP"/>
              </w:rPr>
              <w:t xml:space="preserve"> </w:t>
            </w:r>
            <w:proofErr w:type="spellStart"/>
            <w:r w:rsidR="00161810" w:rsidRPr="00645E3C">
              <w:rPr>
                <w:rFonts w:eastAsia="Calibri"/>
                <w:i/>
                <w:szCs w:val="22"/>
                <w:lang w:val="en-GB" w:eastAsia="ja-JP"/>
              </w:rPr>
              <w:t>RRCSetup</w:t>
            </w:r>
            <w:proofErr w:type="spellEnd"/>
            <w:r w:rsidR="00161810" w:rsidRPr="00645E3C">
              <w:rPr>
                <w:rFonts w:eastAsia="Calibri"/>
                <w:szCs w:val="22"/>
                <w:lang w:val="en-GB" w:eastAsia="ja-JP"/>
              </w:rPr>
              <w:t xml:space="preserve"> </w:t>
            </w:r>
            <w:r w:rsidR="005E574F" w:rsidRPr="00645E3C">
              <w:rPr>
                <w:rFonts w:eastAsia="Calibri"/>
                <w:szCs w:val="22"/>
                <w:lang w:val="en-GB" w:eastAsia="ja-JP"/>
              </w:rPr>
              <w:t>message</w:t>
            </w:r>
            <w:r w:rsidR="00161810" w:rsidRPr="00645E3C">
              <w:rPr>
                <w:rFonts w:eastAsia="Calibri"/>
                <w:szCs w:val="22"/>
                <w:lang w:val="en-GB" w:eastAsia="ja-JP"/>
              </w:rPr>
              <w:t>s</w:t>
            </w:r>
            <w:r w:rsidR="005E574F" w:rsidRPr="00645E3C">
              <w:rPr>
                <w:rFonts w:eastAsia="Calibri"/>
                <w:szCs w:val="22"/>
                <w:lang w:val="en-GB" w:eastAsia="ja-JP"/>
              </w:rPr>
              <w:t>.</w:t>
            </w:r>
          </w:p>
        </w:tc>
      </w:tr>
      <w:tr w:rsidR="002C5D28" w:rsidRPr="00645E3C" w14:paraId="37F74427"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94C5C3D" w14:textId="77777777" w:rsidR="002C5D28" w:rsidRPr="00645E3C" w:rsidRDefault="002C5D28" w:rsidP="00F43D0B">
            <w:pPr>
              <w:pStyle w:val="TAL"/>
              <w:rPr>
                <w:rFonts w:eastAsia="Calibri"/>
                <w:i/>
                <w:szCs w:val="22"/>
                <w:lang w:val="en-GB" w:eastAsia="ja-JP"/>
              </w:rPr>
            </w:pPr>
            <w:proofErr w:type="spellStart"/>
            <w:r w:rsidRPr="00645E3C">
              <w:rPr>
                <w:rFonts w:eastAsia="Calibri"/>
                <w:i/>
                <w:szCs w:val="22"/>
                <w:lang w:val="en-GB"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7B72FE"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need M, upon </w:t>
            </w:r>
            <w:proofErr w:type="spellStart"/>
            <w:r w:rsidRPr="00645E3C">
              <w:rPr>
                <w:rFonts w:eastAsia="Calibri"/>
                <w:szCs w:val="22"/>
                <w:lang w:val="en-GB" w:eastAsia="ja-JP"/>
              </w:rPr>
              <w:t>SCell</w:t>
            </w:r>
            <w:proofErr w:type="spellEnd"/>
            <w:r w:rsidRPr="00645E3C">
              <w:rPr>
                <w:rFonts w:eastAsia="Calibri"/>
                <w:szCs w:val="22"/>
                <w:lang w:val="en-GB" w:eastAsia="ja-JP"/>
              </w:rPr>
              <w:t xml:space="preserve"> addition; otherwise it is not present</w:t>
            </w:r>
          </w:p>
        </w:tc>
      </w:tr>
      <w:tr w:rsidR="002C5D28" w:rsidRPr="00645E3C" w14:paraId="1920CCFB"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3FE69C1" w14:textId="77777777" w:rsidR="002C5D28" w:rsidRPr="00645E3C" w:rsidRDefault="002C5D28" w:rsidP="00F43D0B">
            <w:pPr>
              <w:pStyle w:val="TAL"/>
              <w:rPr>
                <w:rFonts w:eastAsia="Calibri"/>
                <w:i/>
                <w:szCs w:val="22"/>
                <w:lang w:val="en-GB" w:eastAsia="ja-JP"/>
              </w:rPr>
            </w:pPr>
            <w:proofErr w:type="spellStart"/>
            <w:r w:rsidRPr="00645E3C">
              <w:rPr>
                <w:rFonts w:eastAsia="Calibri"/>
                <w:i/>
                <w:szCs w:val="22"/>
                <w:lang w:val="en-GB"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2BE5EE"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upon </w:t>
            </w:r>
            <w:proofErr w:type="spellStart"/>
            <w:r w:rsidRPr="00645E3C">
              <w:rPr>
                <w:rFonts w:eastAsia="Calibri"/>
                <w:szCs w:val="22"/>
                <w:lang w:val="en-GB" w:eastAsia="ja-JP"/>
              </w:rPr>
              <w:t>SCell</w:t>
            </w:r>
            <w:proofErr w:type="spellEnd"/>
            <w:r w:rsidRPr="00645E3C">
              <w:rPr>
                <w:rFonts w:eastAsia="Calibri"/>
                <w:szCs w:val="22"/>
                <w:lang w:val="en-GB" w:eastAsia="ja-JP"/>
              </w:rPr>
              <w:t xml:space="preserve"> addition; otherwise it is optionally present, need M.</w:t>
            </w:r>
          </w:p>
        </w:tc>
      </w:tr>
      <w:tr w:rsidR="002C5D28" w:rsidRPr="00645E3C" w14:paraId="6C65581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A6473DB"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1ABD54A7"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in </w:t>
            </w:r>
            <w:proofErr w:type="gramStart"/>
            <w:r w:rsidRPr="00645E3C">
              <w:rPr>
                <w:rFonts w:eastAsia="Calibri"/>
                <w:szCs w:val="22"/>
                <w:lang w:val="en-GB" w:eastAsia="ja-JP"/>
              </w:rPr>
              <w:t>an</w:t>
            </w:r>
            <w:proofErr w:type="gramEnd"/>
            <w:r w:rsidRPr="00645E3C">
              <w:rPr>
                <w:rFonts w:eastAsia="Calibri"/>
                <w:szCs w:val="22"/>
                <w:lang w:val="en-GB" w:eastAsia="ja-JP"/>
              </w:rPr>
              <w:t xml:space="preserve"> </w:t>
            </w:r>
            <w:proofErr w:type="spellStart"/>
            <w:r w:rsidRPr="00645E3C">
              <w:rPr>
                <w:rFonts w:eastAsia="Calibri"/>
                <w:szCs w:val="22"/>
                <w:lang w:val="en-GB" w:eastAsia="ja-JP"/>
              </w:rPr>
              <w:t>SpCellConfig</w:t>
            </w:r>
            <w:proofErr w:type="spellEnd"/>
            <w:r w:rsidRPr="00645E3C">
              <w:rPr>
                <w:rFonts w:eastAsia="Calibri"/>
                <w:szCs w:val="22"/>
                <w:lang w:val="en-GB" w:eastAsia="ja-JP"/>
              </w:rPr>
              <w:t xml:space="preserve"> for the PSCell. It is absent otherwise. </w:t>
            </w:r>
          </w:p>
        </w:tc>
      </w:tr>
    </w:tbl>
    <w:p w14:paraId="06F0765F" w14:textId="77777777" w:rsidR="005D376B" w:rsidRPr="00645E3C" w:rsidRDefault="005D376B" w:rsidP="005D376B"/>
    <w:p w14:paraId="604975D6" w14:textId="77777777" w:rsidR="00950B81" w:rsidRDefault="00950B81" w:rsidP="00950B81">
      <w:pPr>
        <w:pStyle w:val="BodyText"/>
      </w:pPr>
      <w:bookmarkStart w:id="86" w:name="_Toc535261420"/>
    </w:p>
    <w:p w14:paraId="5E2A013B" w14:textId="4590D508" w:rsidR="00950B81" w:rsidRDefault="00950B81" w:rsidP="00950B81">
      <w:pPr>
        <w:pStyle w:val="BodyText"/>
      </w:pPr>
      <w:r>
        <w:t>---- (</w:t>
      </w:r>
      <w:proofErr w:type="gramStart"/>
      <w:r>
        <w:t>unchanged</w:t>
      </w:r>
      <w:proofErr w:type="gramEnd"/>
      <w:r>
        <w:t xml:space="preserve"> information elements removed) ----</w:t>
      </w:r>
    </w:p>
    <w:bookmarkEnd w:id="86"/>
    <w:p w14:paraId="3457B432" w14:textId="77777777" w:rsidR="002C5D28" w:rsidRPr="00645E3C" w:rsidRDefault="002C5D28" w:rsidP="002C5D28"/>
    <w:p w14:paraId="23A8A8E6" w14:textId="77777777" w:rsidR="002C5D28" w:rsidRPr="00645E3C" w:rsidRDefault="002C5D28" w:rsidP="002C5D28">
      <w:pPr>
        <w:pStyle w:val="Heading4"/>
        <w:rPr>
          <w:lang w:val="en-GB"/>
        </w:rPr>
      </w:pPr>
      <w:bookmarkStart w:id="87" w:name="_Toc535261567"/>
      <w:r w:rsidRPr="00645E3C">
        <w:rPr>
          <w:lang w:val="en-GB"/>
        </w:rPr>
        <w:t>–</w:t>
      </w:r>
      <w:r w:rsidRPr="00645E3C">
        <w:rPr>
          <w:lang w:val="en-GB"/>
        </w:rPr>
        <w:tab/>
      </w:r>
      <w:proofErr w:type="spellStart"/>
      <w:r w:rsidRPr="00645E3C">
        <w:rPr>
          <w:i/>
          <w:lang w:val="en-GB"/>
        </w:rPr>
        <w:t>ServingCellConfig</w:t>
      </w:r>
      <w:bookmarkEnd w:id="87"/>
      <w:proofErr w:type="spellEnd"/>
    </w:p>
    <w:p w14:paraId="18644504" w14:textId="77777777" w:rsidR="002C5D28" w:rsidRPr="00645E3C" w:rsidRDefault="002C5D28" w:rsidP="002C5D28">
      <w:r w:rsidRPr="00645E3C">
        <w:t xml:space="preserve">The </w:t>
      </w:r>
      <w:proofErr w:type="spellStart"/>
      <w:r w:rsidRPr="00645E3C">
        <w:rPr>
          <w:i/>
        </w:rPr>
        <w:t>ServingCellConfig</w:t>
      </w:r>
      <w:proofErr w:type="spellEnd"/>
      <w:r w:rsidRPr="00645E3C">
        <w:rPr>
          <w:i/>
        </w:rPr>
        <w:t xml:space="preserve"> </w:t>
      </w:r>
      <w:r w:rsidRPr="00645E3C">
        <w:t xml:space="preserve">IE is used to configure (add or modify) the UE with a serving cell, which may be the </w:t>
      </w:r>
      <w:proofErr w:type="spellStart"/>
      <w:r w:rsidRPr="00645E3C">
        <w:t>SpCell</w:t>
      </w:r>
      <w:proofErr w:type="spellEnd"/>
      <w:r w:rsidRPr="00645E3C">
        <w:t xml:space="preserve"> or </w:t>
      </w:r>
      <w:proofErr w:type="gramStart"/>
      <w:r w:rsidRPr="00645E3C">
        <w:t>an</w:t>
      </w:r>
      <w:proofErr w:type="gramEnd"/>
      <w:r w:rsidRPr="00645E3C">
        <w:t xml:space="preserve"> </w:t>
      </w:r>
      <w:proofErr w:type="spellStart"/>
      <w:r w:rsidRPr="00645E3C">
        <w:t>SCell</w:t>
      </w:r>
      <w:proofErr w:type="spellEnd"/>
      <w:r w:rsidRPr="00645E3C">
        <w:t xml:space="preserve"> of an MCG or SCG. The parameters herein are mostly UE specific but partly also cell specific (e.g. in additionally configured bandwidth parts).</w:t>
      </w:r>
    </w:p>
    <w:p w14:paraId="59B86C8A" w14:textId="77777777" w:rsidR="002C5D28" w:rsidRPr="00645E3C" w:rsidRDefault="002C5D28" w:rsidP="002C5D28">
      <w:pPr>
        <w:pStyle w:val="TH"/>
        <w:rPr>
          <w:lang w:val="en-GB"/>
        </w:rPr>
      </w:pPr>
      <w:proofErr w:type="spellStart"/>
      <w:r w:rsidRPr="00645E3C">
        <w:rPr>
          <w:bCs/>
          <w:i/>
          <w:iCs/>
          <w:lang w:val="en-GB"/>
        </w:rPr>
        <w:t>ServingCellConfig</w:t>
      </w:r>
      <w:proofErr w:type="spellEnd"/>
      <w:r w:rsidRPr="00645E3C">
        <w:rPr>
          <w:bCs/>
          <w:i/>
          <w:iCs/>
          <w:lang w:val="en-GB"/>
        </w:rPr>
        <w:t xml:space="preserve"> </w:t>
      </w:r>
      <w:r w:rsidRPr="00645E3C">
        <w:rPr>
          <w:lang w:val="en-GB"/>
        </w:rPr>
        <w:t>information element</w:t>
      </w:r>
    </w:p>
    <w:p w14:paraId="1328CBEB" w14:textId="77777777" w:rsidR="002C5D28" w:rsidRPr="00645E3C" w:rsidRDefault="002C5D28" w:rsidP="00645E3C">
      <w:pPr>
        <w:pStyle w:val="PL"/>
        <w:rPr>
          <w:color w:val="808080"/>
        </w:rPr>
      </w:pPr>
      <w:r w:rsidRPr="00645E3C">
        <w:rPr>
          <w:color w:val="808080"/>
        </w:rPr>
        <w:t>-- ASN1START</w:t>
      </w:r>
    </w:p>
    <w:p w14:paraId="1F23AB6C" w14:textId="77777777" w:rsidR="002C5D28" w:rsidRPr="00645E3C" w:rsidRDefault="002C5D28" w:rsidP="00645E3C">
      <w:pPr>
        <w:pStyle w:val="PL"/>
        <w:rPr>
          <w:color w:val="808080"/>
        </w:rPr>
      </w:pPr>
      <w:r w:rsidRPr="00645E3C">
        <w:rPr>
          <w:color w:val="808080"/>
        </w:rPr>
        <w:t>-- TAG-SERVING-CELL-CONFIG-START</w:t>
      </w:r>
    </w:p>
    <w:p w14:paraId="367418CA" w14:textId="77777777" w:rsidR="002C5D28" w:rsidRPr="00645E3C" w:rsidRDefault="002C5D28" w:rsidP="00645E3C">
      <w:pPr>
        <w:pStyle w:val="PL"/>
      </w:pPr>
    </w:p>
    <w:p w14:paraId="1EE7CCF6" w14:textId="77777777" w:rsidR="002C5D28" w:rsidRPr="00645E3C" w:rsidRDefault="002C5D28" w:rsidP="00645E3C">
      <w:pPr>
        <w:pStyle w:val="PL"/>
      </w:pPr>
      <w:r w:rsidRPr="00645E3C">
        <w:t xml:space="preserve">ServingCellConfig ::=               </w:t>
      </w:r>
      <w:r w:rsidRPr="00645E3C">
        <w:rPr>
          <w:color w:val="993366"/>
        </w:rPr>
        <w:t>SEQUENCE</w:t>
      </w:r>
      <w:r w:rsidRPr="00645E3C">
        <w:t xml:space="preserve"> {</w:t>
      </w:r>
    </w:p>
    <w:p w14:paraId="3DAEA919" w14:textId="77777777" w:rsidR="002C5D28" w:rsidRPr="00645E3C" w:rsidRDefault="002C5D28" w:rsidP="00645E3C">
      <w:pPr>
        <w:pStyle w:val="PL"/>
        <w:rPr>
          <w:color w:val="808080"/>
        </w:rPr>
      </w:pPr>
      <w:r w:rsidRPr="00645E3C">
        <w:t xml:space="preserve">    tdd-UL-DL-ConfigurationDedicated    TDD-UL-DL-ConfigDedicated                                           </w:t>
      </w:r>
      <w:r w:rsidRPr="00645E3C">
        <w:rPr>
          <w:color w:val="993366"/>
        </w:rPr>
        <w:t>OPTIONAL</w:t>
      </w:r>
      <w:r w:rsidRPr="00645E3C">
        <w:t xml:space="preserve">,   </w:t>
      </w:r>
      <w:r w:rsidRPr="00645E3C">
        <w:rPr>
          <w:color w:val="808080"/>
        </w:rPr>
        <w:t>-- Cond TDD</w:t>
      </w:r>
    </w:p>
    <w:p w14:paraId="7099F29B" w14:textId="77777777" w:rsidR="002C5D28" w:rsidRPr="00645E3C" w:rsidRDefault="002C5D28" w:rsidP="00645E3C">
      <w:pPr>
        <w:pStyle w:val="PL"/>
      </w:pPr>
    </w:p>
    <w:p w14:paraId="5CFD0BEF" w14:textId="77777777" w:rsidR="002C5D28" w:rsidRPr="00645E3C" w:rsidRDefault="002C5D28" w:rsidP="00645E3C">
      <w:pPr>
        <w:pStyle w:val="PL"/>
        <w:rPr>
          <w:color w:val="808080"/>
        </w:rPr>
      </w:pPr>
      <w:r w:rsidRPr="00645E3C">
        <w:t xml:space="preserve">    initialDownlinkBWP                  BWP-DownlinkDedicated                                               </w:t>
      </w:r>
      <w:r w:rsidRPr="00645E3C">
        <w:rPr>
          <w:color w:val="993366"/>
        </w:rPr>
        <w:t>OPTIONAL</w:t>
      </w:r>
      <w:r w:rsidRPr="00645E3C">
        <w:t xml:space="preserve">,   </w:t>
      </w:r>
      <w:r w:rsidRPr="00645E3C">
        <w:rPr>
          <w:color w:val="808080"/>
        </w:rPr>
        <w:t>-- Need M</w:t>
      </w:r>
    </w:p>
    <w:p w14:paraId="72BFB1C1" w14:textId="77777777" w:rsidR="002C5D28" w:rsidRPr="00645E3C" w:rsidRDefault="002C5D28" w:rsidP="00645E3C">
      <w:pPr>
        <w:pStyle w:val="PL"/>
        <w:rPr>
          <w:color w:val="808080"/>
        </w:rPr>
      </w:pPr>
      <w:r w:rsidRPr="00645E3C">
        <w:t xml:space="preserve">    downlinkBWP-ToReleaseList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3F132276" w14:textId="77777777" w:rsidR="002C5D28" w:rsidRPr="00645E3C" w:rsidRDefault="002C5D28" w:rsidP="00645E3C">
      <w:pPr>
        <w:pStyle w:val="PL"/>
        <w:rPr>
          <w:color w:val="808080"/>
        </w:rPr>
      </w:pPr>
      <w:r w:rsidRPr="00645E3C">
        <w:t xml:space="preserve">    downlinkBWP-ToAddModList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BWP-Downlink                    </w:t>
      </w:r>
      <w:r w:rsidRPr="00645E3C">
        <w:rPr>
          <w:color w:val="993366"/>
        </w:rPr>
        <w:t>OPTIONAL</w:t>
      </w:r>
      <w:r w:rsidRPr="00645E3C">
        <w:t xml:space="preserve">,   </w:t>
      </w:r>
      <w:r w:rsidRPr="00645E3C">
        <w:rPr>
          <w:color w:val="808080"/>
        </w:rPr>
        <w:t>-- Need N</w:t>
      </w:r>
    </w:p>
    <w:p w14:paraId="5C1DF1B1" w14:textId="77777777" w:rsidR="002C5D28" w:rsidRPr="00645E3C" w:rsidRDefault="002C5D28" w:rsidP="00645E3C">
      <w:pPr>
        <w:pStyle w:val="PL"/>
        <w:rPr>
          <w:color w:val="808080"/>
        </w:rPr>
      </w:pPr>
      <w:r w:rsidRPr="00645E3C">
        <w:t xml:space="preserve">    firstActiveDownlinkBWP-Id           BWP-Id                                  </w:t>
      </w:r>
      <w:r w:rsidR="007D07CD">
        <w:t xml:space="preserve">                            </w:t>
      </w:r>
      <w:r w:rsidRPr="00645E3C">
        <w:rPr>
          <w:color w:val="993366"/>
        </w:rPr>
        <w:t>OPTIONAL</w:t>
      </w:r>
      <w:r w:rsidRPr="00645E3C">
        <w:t xml:space="preserve">,   </w:t>
      </w:r>
      <w:r w:rsidRPr="00645E3C">
        <w:rPr>
          <w:color w:val="808080"/>
        </w:rPr>
        <w:t>-- Cond SyncAndCellAdd</w:t>
      </w:r>
    </w:p>
    <w:p w14:paraId="03CDF191" w14:textId="77777777" w:rsidR="002C5D28" w:rsidRPr="00645E3C" w:rsidRDefault="002C5D28" w:rsidP="00645E3C">
      <w:pPr>
        <w:pStyle w:val="PL"/>
      </w:pPr>
      <w:r w:rsidRPr="00645E3C">
        <w:t xml:space="preserve">    bwp-InactivityTimer                 </w:t>
      </w:r>
      <w:r w:rsidRPr="00645E3C">
        <w:rPr>
          <w:color w:val="993366"/>
        </w:rPr>
        <w:t>ENUMERATED</w:t>
      </w:r>
      <w:r w:rsidRPr="00645E3C">
        <w:t xml:space="preserve"> {ms2, ms3, ms4, ms5, ms6, ms8, ms10, ms20, ms30,</w:t>
      </w:r>
    </w:p>
    <w:p w14:paraId="0EB8E820" w14:textId="77777777" w:rsidR="002C5D28" w:rsidRPr="00645E3C" w:rsidRDefault="002C5D28" w:rsidP="00645E3C">
      <w:pPr>
        <w:pStyle w:val="PL"/>
      </w:pPr>
      <w:r w:rsidRPr="00645E3C">
        <w:t xml:space="preserve">                                                    ms40,ms50, ms60, ms80,ms100, ms200,ms300, ms500,</w:t>
      </w:r>
    </w:p>
    <w:p w14:paraId="66ADB9B0" w14:textId="77777777" w:rsidR="002C5D28" w:rsidRPr="00645E3C" w:rsidRDefault="002C5D28" w:rsidP="00645E3C">
      <w:pPr>
        <w:pStyle w:val="PL"/>
      </w:pPr>
      <w:r w:rsidRPr="00645E3C">
        <w:t xml:space="preserve">                                                    ms750, ms1280, ms1920, ms2560, spare10, spare9, spare8,</w:t>
      </w:r>
    </w:p>
    <w:p w14:paraId="31B97945" w14:textId="77777777" w:rsidR="00F95F2F" w:rsidRPr="00645E3C" w:rsidRDefault="002C5D28" w:rsidP="00645E3C">
      <w:pPr>
        <w:pStyle w:val="PL"/>
        <w:rPr>
          <w:color w:val="808080"/>
        </w:rPr>
      </w:pPr>
      <w:r w:rsidRPr="00645E3C">
        <w:lastRenderedPageBreak/>
        <w:t xml:space="preserve">                                                    spare7, spare6, spare5, spare4, spare3, spare2, spare1 }    </w:t>
      </w:r>
      <w:r w:rsidRPr="00645E3C">
        <w:rPr>
          <w:color w:val="993366"/>
        </w:rPr>
        <w:t>OPTIONAL</w:t>
      </w:r>
      <w:r w:rsidRPr="00645E3C">
        <w:t xml:space="preserve">,   </w:t>
      </w:r>
      <w:r w:rsidRPr="00645E3C">
        <w:rPr>
          <w:color w:val="808080"/>
        </w:rPr>
        <w:t>--Need R</w:t>
      </w:r>
    </w:p>
    <w:p w14:paraId="336E07DC" w14:textId="77777777" w:rsidR="002C5D28" w:rsidRPr="00645E3C" w:rsidRDefault="002C5D28" w:rsidP="00645E3C">
      <w:pPr>
        <w:pStyle w:val="PL"/>
        <w:rPr>
          <w:color w:val="808080"/>
        </w:rPr>
      </w:pPr>
      <w:r w:rsidRPr="00645E3C">
        <w:t xml:space="preserve">    defaultDownlinkBWP-Id               BWP-Id                                                                  </w:t>
      </w:r>
      <w:r w:rsidRPr="00645E3C">
        <w:rPr>
          <w:color w:val="993366"/>
        </w:rPr>
        <w:t>OPTIONAL</w:t>
      </w:r>
      <w:r w:rsidRPr="00645E3C">
        <w:t xml:space="preserve">,   </w:t>
      </w:r>
      <w:r w:rsidRPr="00645E3C">
        <w:rPr>
          <w:color w:val="808080"/>
        </w:rPr>
        <w:t>-- Need S</w:t>
      </w:r>
    </w:p>
    <w:p w14:paraId="1F305AD1" w14:textId="77777777" w:rsidR="002C5D28" w:rsidRPr="00645E3C" w:rsidRDefault="002C5D28" w:rsidP="00645E3C">
      <w:pPr>
        <w:pStyle w:val="PL"/>
      </w:pPr>
    </w:p>
    <w:p w14:paraId="1D18B9E0" w14:textId="77777777" w:rsidR="002C5D28" w:rsidRPr="00645E3C" w:rsidRDefault="002C5D28" w:rsidP="00645E3C">
      <w:pPr>
        <w:pStyle w:val="PL"/>
        <w:rPr>
          <w:color w:val="808080"/>
        </w:rPr>
      </w:pPr>
      <w:r w:rsidRPr="00645E3C">
        <w:t xml:space="preserve">    uplinkConfig                        UplinkConfig                                                            </w:t>
      </w:r>
      <w:r w:rsidRPr="00645E3C">
        <w:rPr>
          <w:color w:val="993366"/>
        </w:rPr>
        <w:t>OPTIONAL</w:t>
      </w:r>
      <w:r w:rsidRPr="00645E3C">
        <w:t xml:space="preserve">,   </w:t>
      </w:r>
      <w:r w:rsidRPr="00645E3C">
        <w:rPr>
          <w:color w:val="808080"/>
        </w:rPr>
        <w:t>-- Need M</w:t>
      </w:r>
    </w:p>
    <w:p w14:paraId="589F97D2" w14:textId="77777777" w:rsidR="002C5D28" w:rsidRPr="00645E3C" w:rsidRDefault="002C5D28" w:rsidP="00645E3C">
      <w:pPr>
        <w:pStyle w:val="PL"/>
        <w:rPr>
          <w:color w:val="808080"/>
        </w:rPr>
      </w:pPr>
      <w:r w:rsidRPr="00645E3C">
        <w:t xml:space="preserve">    supplementaryUplink                 UplinkConfig                                                            </w:t>
      </w:r>
      <w:r w:rsidRPr="00645E3C">
        <w:rPr>
          <w:color w:val="993366"/>
        </w:rPr>
        <w:t>OPTIONAL</w:t>
      </w:r>
      <w:r w:rsidRPr="00645E3C">
        <w:t xml:space="preserve">,   </w:t>
      </w:r>
      <w:r w:rsidRPr="00645E3C">
        <w:rPr>
          <w:color w:val="808080"/>
        </w:rPr>
        <w:t>-- Need M</w:t>
      </w:r>
    </w:p>
    <w:p w14:paraId="7D903E22" w14:textId="77777777" w:rsidR="002C5D28" w:rsidRPr="00645E3C" w:rsidRDefault="002C5D28" w:rsidP="00645E3C">
      <w:pPr>
        <w:pStyle w:val="PL"/>
      </w:pPr>
    </w:p>
    <w:p w14:paraId="21AC9F4E" w14:textId="77777777" w:rsidR="002C5D28" w:rsidRPr="00645E3C" w:rsidRDefault="002C5D28" w:rsidP="00645E3C">
      <w:pPr>
        <w:pStyle w:val="PL"/>
        <w:rPr>
          <w:color w:val="808080"/>
        </w:rPr>
      </w:pPr>
      <w:r w:rsidRPr="00645E3C">
        <w:t xml:space="preserve">    pdcch-ServingCellConfig             SetupRelease { PDCCH-ServingCellConfig }                                </w:t>
      </w:r>
      <w:r w:rsidRPr="00645E3C">
        <w:rPr>
          <w:color w:val="993366"/>
        </w:rPr>
        <w:t>OPTIONAL</w:t>
      </w:r>
      <w:r w:rsidRPr="00645E3C">
        <w:t xml:space="preserve">,   </w:t>
      </w:r>
      <w:r w:rsidRPr="00645E3C">
        <w:rPr>
          <w:color w:val="808080"/>
        </w:rPr>
        <w:t>-- Need M</w:t>
      </w:r>
    </w:p>
    <w:p w14:paraId="76683E09" w14:textId="77777777" w:rsidR="002C5D28" w:rsidRPr="00645E3C" w:rsidRDefault="002C5D28" w:rsidP="00645E3C">
      <w:pPr>
        <w:pStyle w:val="PL"/>
        <w:rPr>
          <w:color w:val="808080"/>
        </w:rPr>
      </w:pPr>
      <w:r w:rsidRPr="00645E3C">
        <w:t xml:space="preserve">    pdsch-ServingCellConfig             SetupRelease { PDSCH-ServingCellConfig }                                </w:t>
      </w:r>
      <w:r w:rsidRPr="00645E3C">
        <w:rPr>
          <w:color w:val="993366"/>
        </w:rPr>
        <w:t>OPTIONAL</w:t>
      </w:r>
      <w:r w:rsidRPr="00645E3C">
        <w:t xml:space="preserve">,   </w:t>
      </w:r>
      <w:r w:rsidRPr="00645E3C">
        <w:rPr>
          <w:color w:val="808080"/>
        </w:rPr>
        <w:t>-- Need M</w:t>
      </w:r>
    </w:p>
    <w:p w14:paraId="1820E325" w14:textId="77777777" w:rsidR="002C5D28" w:rsidRPr="00645E3C" w:rsidRDefault="002C5D28" w:rsidP="00645E3C">
      <w:pPr>
        <w:pStyle w:val="PL"/>
        <w:rPr>
          <w:color w:val="808080"/>
        </w:rPr>
      </w:pPr>
      <w:r w:rsidRPr="00645E3C">
        <w:t xml:space="preserve">    csi-MeasConfig                      SetupRelease { CSI-MeasConfig }                                         </w:t>
      </w:r>
      <w:r w:rsidRPr="00645E3C">
        <w:rPr>
          <w:color w:val="993366"/>
        </w:rPr>
        <w:t>OPTIONAL</w:t>
      </w:r>
      <w:r w:rsidRPr="00645E3C">
        <w:t xml:space="preserve">,   </w:t>
      </w:r>
      <w:r w:rsidRPr="00645E3C">
        <w:rPr>
          <w:color w:val="808080"/>
        </w:rPr>
        <w:t>-- Need M</w:t>
      </w:r>
    </w:p>
    <w:p w14:paraId="40B6D04B" w14:textId="77777777" w:rsidR="002C5D28" w:rsidRPr="00645E3C" w:rsidRDefault="002C5D28" w:rsidP="00645E3C">
      <w:pPr>
        <w:pStyle w:val="PL"/>
      </w:pPr>
      <w:r w:rsidRPr="00645E3C">
        <w:t xml:space="preserve">    sCellDeactivationTimer              </w:t>
      </w:r>
      <w:r w:rsidRPr="00645E3C">
        <w:rPr>
          <w:color w:val="993366"/>
        </w:rPr>
        <w:t>ENUMERATED</w:t>
      </w:r>
      <w:r w:rsidRPr="00645E3C">
        <w:t xml:space="preserve"> {ms20, ms40, ms80, ms160, ms200, ms240,</w:t>
      </w:r>
    </w:p>
    <w:p w14:paraId="40619C85" w14:textId="77777777" w:rsidR="002C5D28" w:rsidRPr="00645E3C" w:rsidRDefault="002C5D28" w:rsidP="00645E3C">
      <w:pPr>
        <w:pStyle w:val="PL"/>
      </w:pPr>
      <w:r w:rsidRPr="00645E3C">
        <w:t xml:space="preserve">                                                    ms320, ms400, ms480, ms520, ms640, ms720,</w:t>
      </w:r>
    </w:p>
    <w:p w14:paraId="7BBE7AE5" w14:textId="77777777" w:rsidR="002C5D28" w:rsidRPr="00645E3C" w:rsidRDefault="002C5D28" w:rsidP="00645E3C">
      <w:pPr>
        <w:pStyle w:val="PL"/>
        <w:rPr>
          <w:color w:val="808080"/>
        </w:rPr>
      </w:pPr>
      <w:r w:rsidRPr="00645E3C">
        <w:t xml:space="preserve">                                                    ms840, ms1280, s</w:t>
      </w:r>
      <w:r w:rsidR="007D07CD">
        <w:t xml:space="preserve">pare2,spare1}               </w:t>
      </w:r>
      <w:r w:rsidRPr="00645E3C">
        <w:rPr>
          <w:color w:val="993366"/>
        </w:rPr>
        <w:t>OPTIONAL</w:t>
      </w:r>
      <w:r w:rsidRPr="00645E3C">
        <w:t xml:space="preserve">,   </w:t>
      </w:r>
      <w:r w:rsidRPr="00645E3C">
        <w:rPr>
          <w:color w:val="808080"/>
        </w:rPr>
        <w:t>-- Cond ServingCellWithoutPUCCH</w:t>
      </w:r>
    </w:p>
    <w:p w14:paraId="557DA890" w14:textId="77777777" w:rsidR="002C5D28" w:rsidRPr="00645E3C" w:rsidRDefault="002C5D28" w:rsidP="00645E3C">
      <w:pPr>
        <w:pStyle w:val="PL"/>
        <w:rPr>
          <w:color w:val="808080"/>
        </w:rPr>
      </w:pPr>
      <w:r w:rsidRPr="00645E3C">
        <w:t xml:space="preserve">    crossCarrierSchedulingConfig        CrossCarrierSchedulingConfig            </w:t>
      </w:r>
      <w:r w:rsidR="007D07CD">
        <w:t xml:space="preserve">                            </w:t>
      </w:r>
      <w:r w:rsidRPr="00645E3C">
        <w:rPr>
          <w:color w:val="993366"/>
        </w:rPr>
        <w:t>OPTIONAL</w:t>
      </w:r>
      <w:r w:rsidRPr="00645E3C">
        <w:t xml:space="preserve">,   </w:t>
      </w:r>
      <w:r w:rsidRPr="00645E3C">
        <w:rPr>
          <w:color w:val="808080"/>
        </w:rPr>
        <w:t>-- Need M</w:t>
      </w:r>
    </w:p>
    <w:p w14:paraId="50B88270" w14:textId="77777777" w:rsidR="002C5D28" w:rsidRPr="00645E3C" w:rsidRDefault="002C5D28" w:rsidP="00645E3C">
      <w:pPr>
        <w:pStyle w:val="PL"/>
      </w:pPr>
      <w:r w:rsidRPr="00645E3C">
        <w:t xml:space="preserve">    tag-Id                              TAG-Id,</w:t>
      </w:r>
    </w:p>
    <w:p w14:paraId="5170F2A1" w14:textId="77777777" w:rsidR="002C5D28" w:rsidRPr="00645E3C" w:rsidRDefault="002C5D28" w:rsidP="00645E3C">
      <w:pPr>
        <w:pStyle w:val="PL"/>
        <w:rPr>
          <w:color w:val="808080"/>
        </w:rPr>
      </w:pPr>
      <w:r w:rsidRPr="00645E3C">
        <w:t xml:space="preserve">    ue-BeamLockFunction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7518F290" w14:textId="77777777" w:rsidR="002C5D28" w:rsidRPr="00645E3C" w:rsidRDefault="002C5D28" w:rsidP="00645E3C">
      <w:pPr>
        <w:pStyle w:val="PL"/>
        <w:rPr>
          <w:color w:val="808080"/>
        </w:rPr>
      </w:pPr>
      <w:r w:rsidRPr="00645E3C">
        <w:t xml:space="preserve">    pathlossReferenceLinking            </w:t>
      </w:r>
      <w:r w:rsidRPr="00645E3C">
        <w:rPr>
          <w:color w:val="993366"/>
        </w:rPr>
        <w:t>ENUMERATED</w:t>
      </w:r>
      <w:r w:rsidRPr="00645E3C">
        <w:t xml:space="preserve"> {pCell, sCell}                                           </w:t>
      </w:r>
      <w:r w:rsidRPr="00645E3C">
        <w:rPr>
          <w:color w:val="993366"/>
        </w:rPr>
        <w:t>OPTIONAL</w:t>
      </w:r>
      <w:r w:rsidRPr="00645E3C">
        <w:t xml:space="preserve">,   </w:t>
      </w:r>
      <w:r w:rsidRPr="00645E3C">
        <w:rPr>
          <w:color w:val="808080"/>
        </w:rPr>
        <w:t>-- Cond SCellOnly</w:t>
      </w:r>
    </w:p>
    <w:p w14:paraId="591E639D" w14:textId="77777777" w:rsidR="002C5D28" w:rsidRPr="00645E3C" w:rsidRDefault="002C5D28" w:rsidP="00645E3C">
      <w:pPr>
        <w:pStyle w:val="PL"/>
        <w:rPr>
          <w:color w:val="808080"/>
        </w:rPr>
      </w:pPr>
      <w:r w:rsidRPr="00645E3C">
        <w:t xml:space="preserve">    servingCellMO                       MeasObjectId                                                        </w:t>
      </w:r>
      <w:r w:rsidRPr="00645E3C">
        <w:rPr>
          <w:color w:val="993366"/>
        </w:rPr>
        <w:t>OPTIONAL</w:t>
      </w:r>
      <w:r w:rsidRPr="00645E3C">
        <w:t xml:space="preserve">,   </w:t>
      </w:r>
      <w:r w:rsidRPr="00645E3C">
        <w:rPr>
          <w:color w:val="808080"/>
        </w:rPr>
        <w:t>-- Cond MeasObject</w:t>
      </w:r>
    </w:p>
    <w:p w14:paraId="7DE06E0D" w14:textId="77777777" w:rsidR="005F5995" w:rsidRPr="00645E3C" w:rsidRDefault="002C5D28" w:rsidP="00645E3C">
      <w:pPr>
        <w:pStyle w:val="PL"/>
      </w:pPr>
      <w:r w:rsidRPr="00645E3C">
        <w:t xml:space="preserve">    ...</w:t>
      </w:r>
      <w:r w:rsidR="005F5995" w:rsidRPr="00645E3C">
        <w:t>,</w:t>
      </w:r>
    </w:p>
    <w:p w14:paraId="25EAD7C5" w14:textId="77777777" w:rsidR="005F5995" w:rsidRPr="00645E3C" w:rsidRDefault="005F5995" w:rsidP="00645E3C">
      <w:pPr>
        <w:pStyle w:val="PL"/>
        <w:rPr>
          <w:rFonts w:eastAsia="SimSun"/>
        </w:rPr>
      </w:pPr>
      <w:r w:rsidRPr="00645E3C">
        <w:t xml:space="preserve">    </w:t>
      </w:r>
      <w:r w:rsidRPr="00645E3C">
        <w:rPr>
          <w:rFonts w:eastAsia="SimSun" w:hint="eastAsia"/>
        </w:rPr>
        <w:t>[[</w:t>
      </w:r>
    </w:p>
    <w:p w14:paraId="3D645B89" w14:textId="77777777" w:rsidR="005F5995" w:rsidRPr="00645E3C" w:rsidRDefault="005F5995"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4E186EBC" w14:textId="77777777" w:rsidR="005F5995" w:rsidRPr="00645E3C" w:rsidRDefault="005F5995"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1A5D0594" w14:textId="77777777" w:rsidR="005F5995" w:rsidRPr="00645E3C" w:rsidRDefault="005F5995"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00C00546" w:rsidRPr="00645E3C">
        <w:t>,</w:t>
      </w:r>
      <w:r w:rsidRPr="00645E3C">
        <w:t xml:space="preserve">   </w:t>
      </w:r>
      <w:r w:rsidRPr="00645E3C">
        <w:rPr>
          <w:color w:val="808080"/>
        </w:rPr>
        <w:t>-- Need N</w:t>
      </w:r>
    </w:p>
    <w:p w14:paraId="7DABCC17" w14:textId="77777777" w:rsidR="00C00546" w:rsidRPr="00645E3C" w:rsidRDefault="00C00546" w:rsidP="00645E3C">
      <w:pPr>
        <w:pStyle w:val="PL"/>
        <w:rPr>
          <w:color w:val="808080"/>
        </w:rPr>
      </w:pPr>
      <w:r w:rsidRPr="00645E3C">
        <w:t xml:space="preserve">    downlinkChannelBW-PerSCS-List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Pr="00645E3C">
        <w:rPr>
          <w:color w:val="808080"/>
        </w:rPr>
        <w:t>-- Need S</w:t>
      </w:r>
    </w:p>
    <w:p w14:paraId="42C17994" w14:textId="77777777" w:rsidR="002C5D28" w:rsidRPr="00645E3C" w:rsidRDefault="005F5995" w:rsidP="00645E3C">
      <w:pPr>
        <w:pStyle w:val="PL"/>
      </w:pPr>
      <w:r w:rsidRPr="00645E3C">
        <w:t xml:space="preserve">    </w:t>
      </w:r>
      <w:r w:rsidRPr="00645E3C">
        <w:rPr>
          <w:rFonts w:eastAsia="SimSun" w:hint="eastAsia"/>
        </w:rPr>
        <w:t>]]</w:t>
      </w:r>
    </w:p>
    <w:p w14:paraId="1361F9E9" w14:textId="77777777" w:rsidR="002C5D28" w:rsidRPr="00645E3C" w:rsidRDefault="002C5D28" w:rsidP="00645E3C">
      <w:pPr>
        <w:pStyle w:val="PL"/>
      </w:pPr>
      <w:r w:rsidRPr="00645E3C">
        <w:t>}</w:t>
      </w:r>
    </w:p>
    <w:p w14:paraId="30BD1CA3" w14:textId="77777777" w:rsidR="002C5D28" w:rsidRPr="00645E3C" w:rsidRDefault="002C5D28" w:rsidP="00645E3C">
      <w:pPr>
        <w:pStyle w:val="PL"/>
      </w:pPr>
    </w:p>
    <w:p w14:paraId="62006D82" w14:textId="77777777" w:rsidR="002C5D28" w:rsidRPr="00645E3C" w:rsidRDefault="002C5D28" w:rsidP="00645E3C">
      <w:pPr>
        <w:pStyle w:val="PL"/>
      </w:pPr>
      <w:r w:rsidRPr="00645E3C">
        <w:t xml:space="preserve">UplinkConfig ::=                    </w:t>
      </w:r>
      <w:r w:rsidRPr="00645E3C">
        <w:rPr>
          <w:color w:val="993366"/>
        </w:rPr>
        <w:t>SEQUENCE</w:t>
      </w:r>
      <w:r w:rsidRPr="00645E3C">
        <w:t xml:space="preserve"> {</w:t>
      </w:r>
    </w:p>
    <w:p w14:paraId="4575FB54" w14:textId="77777777" w:rsidR="002C5D28" w:rsidRPr="00645E3C" w:rsidRDefault="002C5D28" w:rsidP="00645E3C">
      <w:pPr>
        <w:pStyle w:val="PL"/>
        <w:rPr>
          <w:color w:val="808080"/>
        </w:rPr>
      </w:pPr>
      <w:r w:rsidRPr="00645E3C">
        <w:t xml:space="preserve">    initialUplinkBWP                    BWP-UplinkDedicated                                                     </w:t>
      </w:r>
      <w:r w:rsidRPr="00645E3C">
        <w:rPr>
          <w:color w:val="993366"/>
        </w:rPr>
        <w:t>OPTIONAL</w:t>
      </w:r>
      <w:r w:rsidRPr="00645E3C">
        <w:t xml:space="preserve">,   </w:t>
      </w:r>
      <w:r w:rsidRPr="00645E3C">
        <w:rPr>
          <w:color w:val="808080"/>
        </w:rPr>
        <w:t>-- Need M</w:t>
      </w:r>
    </w:p>
    <w:p w14:paraId="5A379CF5" w14:textId="77777777" w:rsidR="002C5D28" w:rsidRPr="00645E3C" w:rsidRDefault="002C5D28" w:rsidP="00645E3C">
      <w:pPr>
        <w:pStyle w:val="PL"/>
        <w:rPr>
          <w:color w:val="808080"/>
        </w:rPr>
      </w:pPr>
      <w:r w:rsidRPr="00645E3C">
        <w:t xml:space="preserve">    uplinkBWP-ToReleaseList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228D3BDF" w14:textId="77777777" w:rsidR="002C5D28" w:rsidRPr="00645E3C" w:rsidRDefault="002C5D28" w:rsidP="00645E3C">
      <w:pPr>
        <w:pStyle w:val="PL"/>
        <w:rPr>
          <w:color w:val="808080"/>
        </w:rPr>
      </w:pPr>
      <w:r w:rsidRPr="00645E3C">
        <w:t xml:space="preserve">    uplinkBWP-ToAddModList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BWP-Uplink                          </w:t>
      </w:r>
      <w:r w:rsidRPr="00645E3C">
        <w:rPr>
          <w:color w:val="993366"/>
        </w:rPr>
        <w:t>OPTIONAL</w:t>
      </w:r>
      <w:r w:rsidRPr="00645E3C">
        <w:t xml:space="preserve">,   </w:t>
      </w:r>
      <w:r w:rsidRPr="00645E3C">
        <w:rPr>
          <w:color w:val="808080"/>
        </w:rPr>
        <w:t>-- Need N</w:t>
      </w:r>
    </w:p>
    <w:p w14:paraId="1F3E9DD3" w14:textId="77777777" w:rsidR="002C5D28" w:rsidRPr="00645E3C" w:rsidRDefault="002C5D28" w:rsidP="00645E3C">
      <w:pPr>
        <w:pStyle w:val="PL"/>
        <w:rPr>
          <w:color w:val="808080"/>
        </w:rPr>
      </w:pPr>
      <w:r w:rsidRPr="00645E3C">
        <w:t xml:space="preserve">    firstActiveUplinkBWP-Id             BWP-Id                                                                  </w:t>
      </w:r>
      <w:r w:rsidRPr="00645E3C">
        <w:rPr>
          <w:color w:val="993366"/>
        </w:rPr>
        <w:t>OPTIONAL</w:t>
      </w:r>
      <w:r w:rsidRPr="00645E3C">
        <w:t xml:space="preserve">,   </w:t>
      </w:r>
      <w:r w:rsidRPr="00645E3C">
        <w:rPr>
          <w:color w:val="808080"/>
        </w:rPr>
        <w:t>-- Cond SyncAndCellAdd</w:t>
      </w:r>
    </w:p>
    <w:p w14:paraId="403969E4" w14:textId="77777777" w:rsidR="002C5D28" w:rsidRPr="00645E3C" w:rsidRDefault="002C5D28" w:rsidP="00645E3C">
      <w:pPr>
        <w:pStyle w:val="PL"/>
      </w:pPr>
    </w:p>
    <w:p w14:paraId="75A0192E" w14:textId="77777777" w:rsidR="002C5D28" w:rsidRPr="00645E3C" w:rsidRDefault="002C5D28" w:rsidP="00645E3C">
      <w:pPr>
        <w:pStyle w:val="PL"/>
        <w:rPr>
          <w:color w:val="808080"/>
        </w:rPr>
      </w:pPr>
      <w:r w:rsidRPr="00645E3C">
        <w:t xml:space="preserve">    pusch-ServingCellConfig             SetupRelease { PUSCH-ServingCellConfig }                                </w:t>
      </w:r>
      <w:r w:rsidRPr="00645E3C">
        <w:rPr>
          <w:color w:val="993366"/>
        </w:rPr>
        <w:t>OPTIONAL</w:t>
      </w:r>
      <w:r w:rsidRPr="00645E3C">
        <w:t xml:space="preserve">,   </w:t>
      </w:r>
      <w:r w:rsidRPr="00645E3C">
        <w:rPr>
          <w:color w:val="808080"/>
        </w:rPr>
        <w:t>-- Need M</w:t>
      </w:r>
    </w:p>
    <w:p w14:paraId="19F2F33F" w14:textId="77777777" w:rsidR="002C5D28" w:rsidRPr="00645E3C" w:rsidRDefault="002C5D28" w:rsidP="00645E3C">
      <w:pPr>
        <w:pStyle w:val="PL"/>
        <w:rPr>
          <w:color w:val="808080"/>
        </w:rPr>
      </w:pPr>
      <w:r w:rsidRPr="00645E3C">
        <w:t xml:space="preserve">    carrierSwitching                    SetupRelease { SRS-CarrierSwitching }                                   </w:t>
      </w:r>
      <w:r w:rsidRPr="00645E3C">
        <w:rPr>
          <w:color w:val="993366"/>
        </w:rPr>
        <w:t>OPTIONAL</w:t>
      </w:r>
      <w:r w:rsidRPr="00645E3C">
        <w:t xml:space="preserve">,   </w:t>
      </w:r>
      <w:r w:rsidRPr="00645E3C">
        <w:rPr>
          <w:color w:val="808080"/>
        </w:rPr>
        <w:t>-- Need M</w:t>
      </w:r>
    </w:p>
    <w:p w14:paraId="186A8358" w14:textId="77777777" w:rsidR="00663A6F" w:rsidRPr="00645E3C" w:rsidRDefault="002C5D28" w:rsidP="00645E3C">
      <w:pPr>
        <w:pStyle w:val="PL"/>
      </w:pPr>
      <w:r w:rsidRPr="00645E3C">
        <w:t xml:space="preserve">    ...</w:t>
      </w:r>
      <w:r w:rsidR="00663A6F" w:rsidRPr="00645E3C">
        <w:t>,</w:t>
      </w:r>
    </w:p>
    <w:p w14:paraId="493D7713" w14:textId="77777777" w:rsidR="00663A6F" w:rsidRPr="00645E3C" w:rsidRDefault="00C00546" w:rsidP="00645E3C">
      <w:pPr>
        <w:pStyle w:val="PL"/>
      </w:pPr>
      <w:r w:rsidRPr="00645E3C">
        <w:t xml:space="preserve">    </w:t>
      </w:r>
      <w:r w:rsidR="00663A6F" w:rsidRPr="00645E3C">
        <w:t>[[</w:t>
      </w:r>
    </w:p>
    <w:p w14:paraId="560DDEE8" w14:textId="77777777" w:rsidR="00663A6F" w:rsidRPr="00645E3C" w:rsidRDefault="00C00546" w:rsidP="00645E3C">
      <w:pPr>
        <w:pStyle w:val="PL"/>
        <w:rPr>
          <w:color w:val="808080"/>
        </w:rPr>
      </w:pPr>
      <w:r w:rsidRPr="00645E3C">
        <w:t xml:space="preserve">    </w:t>
      </w:r>
      <w:r w:rsidR="00663A6F" w:rsidRPr="00645E3C">
        <w:t xml:space="preserve">powerBoostPi2BPSK                   </w:t>
      </w:r>
      <w:r w:rsidR="00663A6F" w:rsidRPr="00645E3C">
        <w:rPr>
          <w:color w:val="993366"/>
        </w:rPr>
        <w:t>BOOLEAN</w:t>
      </w:r>
      <w:r w:rsidR="00663A6F" w:rsidRPr="00645E3C">
        <w:t xml:space="preserve">                                                                 </w:t>
      </w:r>
      <w:r w:rsidR="00663A6F" w:rsidRPr="00645E3C">
        <w:rPr>
          <w:color w:val="993366"/>
        </w:rPr>
        <w:t>OPTIONAL</w:t>
      </w:r>
      <w:r w:rsidRPr="00645E3C">
        <w:t>,</w:t>
      </w:r>
      <w:r w:rsidR="00663A6F" w:rsidRPr="00645E3C">
        <w:t xml:space="preserve">   </w:t>
      </w:r>
      <w:r w:rsidR="00663A6F" w:rsidRPr="00645E3C">
        <w:rPr>
          <w:color w:val="808080"/>
        </w:rPr>
        <w:t>-- Need M</w:t>
      </w:r>
    </w:p>
    <w:p w14:paraId="6D2D3D4D" w14:textId="77777777" w:rsidR="00C00546" w:rsidRPr="00645E3C" w:rsidRDefault="00C00546" w:rsidP="00645E3C">
      <w:pPr>
        <w:pStyle w:val="PL"/>
        <w:rPr>
          <w:color w:val="808080"/>
        </w:rPr>
      </w:pPr>
      <w:r w:rsidRPr="00645E3C">
        <w:t xml:space="preserve">    uplinkChannelBW-PerSCS-List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007D07CD">
        <w:t xml:space="preserve"> </w:t>
      </w:r>
      <w:r w:rsidRPr="00645E3C">
        <w:t xml:space="preserve"> </w:t>
      </w:r>
      <w:r w:rsidRPr="00645E3C">
        <w:rPr>
          <w:color w:val="808080"/>
        </w:rPr>
        <w:t>-- Need S</w:t>
      </w:r>
    </w:p>
    <w:p w14:paraId="7B9596B3" w14:textId="77777777" w:rsidR="002C5D28" w:rsidRPr="00645E3C" w:rsidRDefault="00C00546" w:rsidP="00645E3C">
      <w:pPr>
        <w:pStyle w:val="PL"/>
      </w:pPr>
      <w:r w:rsidRPr="00645E3C">
        <w:t xml:space="preserve">    </w:t>
      </w:r>
      <w:r w:rsidR="00663A6F" w:rsidRPr="00645E3C">
        <w:t>]]</w:t>
      </w:r>
    </w:p>
    <w:p w14:paraId="34C3483D" w14:textId="77777777" w:rsidR="002C5D28" w:rsidRPr="00645E3C" w:rsidRDefault="002C5D28" w:rsidP="00645E3C">
      <w:pPr>
        <w:pStyle w:val="PL"/>
      </w:pPr>
      <w:r w:rsidRPr="00645E3C">
        <w:t>}</w:t>
      </w:r>
    </w:p>
    <w:p w14:paraId="42B725B3" w14:textId="77777777" w:rsidR="002C5D28" w:rsidRPr="00645E3C" w:rsidRDefault="002C5D28" w:rsidP="00645E3C">
      <w:pPr>
        <w:pStyle w:val="PL"/>
      </w:pPr>
    </w:p>
    <w:p w14:paraId="072E2031" w14:textId="77777777" w:rsidR="002C5D28" w:rsidRPr="00645E3C" w:rsidRDefault="002C5D28" w:rsidP="00645E3C">
      <w:pPr>
        <w:pStyle w:val="PL"/>
        <w:rPr>
          <w:color w:val="808080"/>
        </w:rPr>
      </w:pPr>
      <w:r w:rsidRPr="00645E3C">
        <w:rPr>
          <w:color w:val="808080"/>
        </w:rPr>
        <w:t>-- TAG-SERVING-CELL-CONFIG-STOP</w:t>
      </w:r>
    </w:p>
    <w:p w14:paraId="0F95BB51" w14:textId="77777777" w:rsidR="002C5D28" w:rsidRPr="00645E3C" w:rsidRDefault="002C5D28" w:rsidP="00645E3C">
      <w:pPr>
        <w:pStyle w:val="PL"/>
        <w:rPr>
          <w:color w:val="808080"/>
        </w:rPr>
      </w:pPr>
      <w:r w:rsidRPr="00645E3C">
        <w:rPr>
          <w:color w:val="808080"/>
        </w:rPr>
        <w:t>-- ASN1STOP</w:t>
      </w:r>
    </w:p>
    <w:p w14:paraId="7E3FB8C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339177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DA0F738" w14:textId="77777777" w:rsidR="002C5D28" w:rsidRPr="00645E3C" w:rsidRDefault="002C5D28" w:rsidP="00F43D0B">
            <w:pPr>
              <w:pStyle w:val="TAH"/>
              <w:rPr>
                <w:szCs w:val="22"/>
                <w:lang w:val="en-GB" w:eastAsia="ja-JP"/>
              </w:rPr>
            </w:pPr>
            <w:proofErr w:type="spellStart"/>
            <w:r w:rsidRPr="00645E3C">
              <w:rPr>
                <w:i/>
                <w:szCs w:val="22"/>
                <w:lang w:val="en-GB" w:eastAsia="ja-JP"/>
              </w:rPr>
              <w:lastRenderedPageBreak/>
              <w:t>ServingCellConfig</w:t>
            </w:r>
            <w:proofErr w:type="spellEnd"/>
            <w:r w:rsidRPr="00645E3C">
              <w:rPr>
                <w:i/>
                <w:szCs w:val="22"/>
                <w:lang w:val="en-GB" w:eastAsia="ja-JP"/>
              </w:rPr>
              <w:t xml:space="preserve"> field descriptions</w:t>
            </w:r>
          </w:p>
        </w:tc>
      </w:tr>
      <w:tr w:rsidR="002C5D28" w:rsidRPr="00645E3C" w14:paraId="3168CD5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0459D93" w14:textId="77777777" w:rsidR="002C5D28" w:rsidRPr="00645E3C" w:rsidRDefault="002C5D28" w:rsidP="00F43D0B">
            <w:pPr>
              <w:pStyle w:val="TAL"/>
              <w:rPr>
                <w:szCs w:val="22"/>
                <w:lang w:val="en-GB" w:eastAsia="ja-JP"/>
              </w:rPr>
            </w:pPr>
            <w:proofErr w:type="spellStart"/>
            <w:r w:rsidRPr="00645E3C">
              <w:rPr>
                <w:b/>
                <w:i/>
                <w:szCs w:val="22"/>
                <w:lang w:val="en-GB" w:eastAsia="ja-JP"/>
              </w:rPr>
              <w:t>bwp-InactivityTimer</w:t>
            </w:r>
            <w:proofErr w:type="spellEnd"/>
          </w:p>
          <w:p w14:paraId="19BAE17A" w14:textId="77777777" w:rsidR="002C5D28" w:rsidRPr="00645E3C" w:rsidRDefault="002C5D28" w:rsidP="00F43D0B">
            <w:pPr>
              <w:pStyle w:val="TAL"/>
              <w:rPr>
                <w:szCs w:val="22"/>
                <w:lang w:val="en-GB" w:eastAsia="ja-JP"/>
              </w:rPr>
            </w:pPr>
            <w:r w:rsidRPr="00645E3C">
              <w:rPr>
                <w:szCs w:val="22"/>
                <w:lang w:val="en-GB" w:eastAsia="ja-JP"/>
              </w:rPr>
              <w:t xml:space="preserve">The duration in </w:t>
            </w:r>
            <w:proofErr w:type="spellStart"/>
            <w:r w:rsidRPr="00645E3C">
              <w:rPr>
                <w:szCs w:val="22"/>
                <w:lang w:val="en-GB" w:eastAsia="ja-JP"/>
              </w:rPr>
              <w:t>ms</w:t>
            </w:r>
            <w:proofErr w:type="spellEnd"/>
            <w:r w:rsidRPr="00645E3C">
              <w:rPr>
                <w:szCs w:val="22"/>
                <w:lang w:val="en-GB" w:eastAsia="ja-JP"/>
              </w:rPr>
              <w:t xml:space="preserve"> after which the UE falls back to the default Bandwidth Part.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 The value 0.5 </w:t>
            </w:r>
            <w:proofErr w:type="spellStart"/>
            <w:r w:rsidRPr="00645E3C">
              <w:rPr>
                <w:szCs w:val="22"/>
                <w:lang w:val="en-GB" w:eastAsia="ja-JP"/>
              </w:rPr>
              <w:t>ms</w:t>
            </w:r>
            <w:proofErr w:type="spellEnd"/>
            <w:r w:rsidRPr="00645E3C">
              <w:rPr>
                <w:szCs w:val="22"/>
                <w:lang w:val="en-GB" w:eastAsia="ja-JP"/>
              </w:rPr>
              <w:t xml:space="preserve"> is only applicable for carriers &gt;6 GHz. When the network releases the timer configuration, the UE stops the timer without switching to the default BWP.</w:t>
            </w:r>
          </w:p>
        </w:tc>
      </w:tr>
      <w:tr w:rsidR="002C5D28" w:rsidRPr="00645E3C" w14:paraId="056A0F25"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1C99D859" w14:textId="77777777" w:rsidR="002C5D28" w:rsidRPr="00645E3C" w:rsidRDefault="002C5D28" w:rsidP="00F43D0B">
            <w:pPr>
              <w:pStyle w:val="TAL"/>
              <w:rPr>
                <w:szCs w:val="22"/>
                <w:lang w:val="en-GB" w:eastAsia="ja-JP"/>
              </w:rPr>
            </w:pPr>
            <w:proofErr w:type="spellStart"/>
            <w:r w:rsidRPr="00645E3C">
              <w:rPr>
                <w:b/>
                <w:i/>
                <w:szCs w:val="22"/>
                <w:lang w:val="en-GB" w:eastAsia="ja-JP"/>
              </w:rPr>
              <w:t>crossCarrierSchedulingConfig</w:t>
            </w:r>
            <w:proofErr w:type="spellEnd"/>
          </w:p>
          <w:p w14:paraId="550D9716" w14:textId="77777777" w:rsidR="002C5D28" w:rsidRPr="00645E3C" w:rsidRDefault="002C5D28" w:rsidP="00F43D0B">
            <w:pPr>
              <w:pStyle w:val="TAL"/>
              <w:rPr>
                <w:szCs w:val="22"/>
                <w:lang w:val="en-GB" w:eastAsia="ja-JP"/>
              </w:rPr>
            </w:pPr>
            <w:r w:rsidRPr="00645E3C">
              <w:rPr>
                <w:szCs w:val="22"/>
                <w:lang w:val="en-GB" w:eastAsia="ja-JP"/>
              </w:rPr>
              <w:t>Indicates whether this serving cell is cross-carrier scheduled by another serving cell or whether it cross-carrier schedules another serving cell.</w:t>
            </w:r>
          </w:p>
        </w:tc>
      </w:tr>
      <w:tr w:rsidR="002C5D28" w:rsidRPr="00645E3C" w14:paraId="63647E7D"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0D3C459" w14:textId="77777777" w:rsidR="002C5D28" w:rsidRPr="00645E3C" w:rsidRDefault="002C5D28" w:rsidP="00F43D0B">
            <w:pPr>
              <w:pStyle w:val="TAL"/>
              <w:rPr>
                <w:szCs w:val="22"/>
                <w:lang w:val="en-GB" w:eastAsia="ja-JP"/>
              </w:rPr>
            </w:pPr>
            <w:proofErr w:type="spellStart"/>
            <w:r w:rsidRPr="00645E3C">
              <w:rPr>
                <w:b/>
                <w:i/>
                <w:szCs w:val="22"/>
                <w:lang w:val="en-GB" w:eastAsia="ja-JP"/>
              </w:rPr>
              <w:t>defaultDownlinkBWP</w:t>
            </w:r>
            <w:proofErr w:type="spellEnd"/>
            <w:r w:rsidRPr="00645E3C">
              <w:rPr>
                <w:b/>
                <w:i/>
                <w:szCs w:val="22"/>
                <w:lang w:val="en-GB" w:eastAsia="ja-JP"/>
              </w:rPr>
              <w:t>-Id</w:t>
            </w:r>
          </w:p>
          <w:p w14:paraId="6720763A" w14:textId="77777777" w:rsidR="002C5D28" w:rsidRPr="00645E3C" w:rsidRDefault="002C5D28" w:rsidP="007A343C">
            <w:pPr>
              <w:pStyle w:val="TAL"/>
              <w:rPr>
                <w:szCs w:val="22"/>
                <w:lang w:val="en-GB" w:eastAsia="ja-JP"/>
              </w:rPr>
            </w:pPr>
            <w:r w:rsidRPr="00645E3C">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645E3C">
              <w:rPr>
                <w:szCs w:val="22"/>
                <w:lang w:val="en-GB" w:eastAsia="ja-JP"/>
              </w:rPr>
              <w:t>i</w:t>
            </w:r>
            <w:r w:rsidRPr="00645E3C">
              <w:rPr>
                <w:szCs w:val="22"/>
                <w:lang w:val="en-GB" w:eastAsia="ja-JP"/>
              </w:rPr>
              <w:t>nitial BWP as default BWP. (</w:t>
            </w:r>
            <w:proofErr w:type="gramStart"/>
            <w:r w:rsidRPr="00645E3C">
              <w:rPr>
                <w:szCs w:val="22"/>
                <w:lang w:val="en-GB" w:eastAsia="ja-JP"/>
              </w:rPr>
              <w:t xml:space="preserve">see  </w:t>
            </w:r>
            <w:r w:rsidR="00A87238" w:rsidRPr="00645E3C">
              <w:rPr>
                <w:szCs w:val="22"/>
                <w:lang w:val="en-GB" w:eastAsia="ja-JP"/>
              </w:rPr>
              <w:t>TS</w:t>
            </w:r>
            <w:proofErr w:type="gramEnd"/>
            <w:r w:rsidR="00A87238" w:rsidRPr="00645E3C">
              <w:rPr>
                <w:szCs w:val="22"/>
                <w:lang w:val="en-GB" w:eastAsia="ja-JP"/>
              </w:rPr>
              <w:t xml:space="preserve">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 and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w:t>
            </w:r>
            <w:r w:rsidR="007A343C" w:rsidRPr="00645E3C">
              <w:rPr>
                <w:szCs w:val="22"/>
                <w:lang w:val="en-GB" w:eastAsia="ja-JP"/>
              </w:rPr>
              <w:t>.</w:t>
            </w:r>
          </w:p>
        </w:tc>
      </w:tr>
      <w:tr w:rsidR="002C5D28" w:rsidRPr="00645E3C" w14:paraId="52FE8A8C"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21555F13" w14:textId="77777777" w:rsidR="002C5D28" w:rsidRPr="00645E3C" w:rsidRDefault="002C5D28" w:rsidP="00F43D0B">
            <w:pPr>
              <w:pStyle w:val="TAL"/>
              <w:rPr>
                <w:szCs w:val="22"/>
                <w:lang w:val="en-GB" w:eastAsia="ja-JP"/>
              </w:rPr>
            </w:pPr>
            <w:proofErr w:type="spellStart"/>
            <w:r w:rsidRPr="00645E3C">
              <w:rPr>
                <w:b/>
                <w:i/>
                <w:szCs w:val="22"/>
                <w:lang w:val="en-GB" w:eastAsia="ja-JP"/>
              </w:rPr>
              <w:t>downlinkBWP-ToAddModList</w:t>
            </w:r>
            <w:proofErr w:type="spellEnd"/>
          </w:p>
          <w:p w14:paraId="632D1153" w14:textId="77777777" w:rsidR="002C5D28" w:rsidRPr="00645E3C" w:rsidRDefault="002C5D28" w:rsidP="00F43D0B">
            <w:pPr>
              <w:pStyle w:val="TAL"/>
              <w:rPr>
                <w:szCs w:val="22"/>
                <w:lang w:val="en-GB" w:eastAsia="ja-JP"/>
              </w:rPr>
            </w:pPr>
            <w:r w:rsidRPr="00645E3C">
              <w:rPr>
                <w:szCs w:val="22"/>
                <w:lang w:val="en-GB" w:eastAsia="ja-JP"/>
              </w:rPr>
              <w:t>List of additional downlink bandwidth parts to be added or modified. (</w:t>
            </w:r>
            <w:proofErr w:type="gramStart"/>
            <w:r w:rsidRPr="00645E3C">
              <w:rPr>
                <w:szCs w:val="22"/>
                <w:lang w:val="en-GB" w:eastAsia="ja-JP"/>
              </w:rPr>
              <w:t>see</w:t>
            </w:r>
            <w:proofErr w:type="gramEnd"/>
            <w:r w:rsidRPr="00645E3C">
              <w:rPr>
                <w:szCs w:val="22"/>
                <w:lang w:val="en-GB" w:eastAsia="ja-JP"/>
              </w:rPr>
              <w:t xml:space="preserv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2C5D28" w:rsidRPr="00645E3C" w14:paraId="1A43C37C"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A15FE32" w14:textId="77777777" w:rsidR="002C5D28" w:rsidRPr="00645E3C" w:rsidRDefault="002C5D28" w:rsidP="00F43D0B">
            <w:pPr>
              <w:pStyle w:val="TAL"/>
              <w:rPr>
                <w:szCs w:val="22"/>
                <w:lang w:val="en-GB" w:eastAsia="ja-JP"/>
              </w:rPr>
            </w:pPr>
            <w:proofErr w:type="spellStart"/>
            <w:r w:rsidRPr="00645E3C">
              <w:rPr>
                <w:b/>
                <w:i/>
                <w:szCs w:val="22"/>
                <w:lang w:val="en-GB" w:eastAsia="ja-JP"/>
              </w:rPr>
              <w:t>downlinkBWP-ToReleaseList</w:t>
            </w:r>
            <w:proofErr w:type="spellEnd"/>
          </w:p>
          <w:p w14:paraId="08C575C5" w14:textId="77777777" w:rsidR="002C5D28" w:rsidRPr="00645E3C" w:rsidRDefault="002C5D28" w:rsidP="00F43D0B">
            <w:pPr>
              <w:pStyle w:val="TAL"/>
              <w:rPr>
                <w:szCs w:val="22"/>
                <w:lang w:val="en-GB" w:eastAsia="ja-JP"/>
              </w:rPr>
            </w:pPr>
            <w:r w:rsidRPr="00645E3C">
              <w:rPr>
                <w:szCs w:val="22"/>
                <w:lang w:val="en-GB" w:eastAsia="ja-JP"/>
              </w:rPr>
              <w:t>List of additional downlink bandwidth parts to be released. (</w:t>
            </w:r>
            <w:proofErr w:type="gramStart"/>
            <w:r w:rsidRPr="00645E3C">
              <w:rPr>
                <w:szCs w:val="22"/>
                <w:lang w:val="en-GB" w:eastAsia="ja-JP"/>
              </w:rPr>
              <w:t>see</w:t>
            </w:r>
            <w:proofErr w:type="gramEnd"/>
            <w:r w:rsidRPr="00645E3C">
              <w:rPr>
                <w:szCs w:val="22"/>
                <w:lang w:val="en-GB" w:eastAsia="ja-JP"/>
              </w:rPr>
              <w:t xml:space="preserv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C43D29" w:rsidRPr="00645E3C" w14:paraId="3D78EF5D"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34AF3960" w14:textId="77777777" w:rsidR="00C43D29" w:rsidRPr="00645E3C" w:rsidRDefault="00C43D29" w:rsidP="009C3DEF">
            <w:pPr>
              <w:pStyle w:val="TAL"/>
              <w:rPr>
                <w:b/>
                <w:i/>
                <w:szCs w:val="22"/>
                <w:lang w:val="en-GB" w:eastAsia="ja-JP"/>
              </w:rPr>
            </w:pPr>
            <w:proofErr w:type="spellStart"/>
            <w:r w:rsidRPr="00645E3C">
              <w:rPr>
                <w:b/>
                <w:i/>
                <w:szCs w:val="22"/>
                <w:lang w:val="en-GB" w:eastAsia="ja-JP"/>
              </w:rPr>
              <w:t>downlinkChannelBW</w:t>
            </w:r>
            <w:proofErr w:type="spellEnd"/>
            <w:r w:rsidRPr="00645E3C">
              <w:rPr>
                <w:b/>
                <w:i/>
                <w:szCs w:val="22"/>
                <w:lang w:val="en-GB" w:eastAsia="ja-JP"/>
              </w:rPr>
              <w:t>-</w:t>
            </w:r>
            <w:proofErr w:type="spellStart"/>
            <w:r w:rsidRPr="00645E3C">
              <w:rPr>
                <w:b/>
                <w:i/>
                <w:szCs w:val="22"/>
                <w:lang w:val="en-GB" w:eastAsia="ja-JP"/>
              </w:rPr>
              <w:t>PerSCS</w:t>
            </w:r>
            <w:proofErr w:type="spellEnd"/>
            <w:r w:rsidRPr="00645E3C">
              <w:rPr>
                <w:b/>
                <w:i/>
                <w:szCs w:val="22"/>
                <w:lang w:val="en-GB" w:eastAsia="ja-JP"/>
              </w:rPr>
              <w:t>-List</w:t>
            </w:r>
          </w:p>
          <w:p w14:paraId="4138DCBC"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w:t>
            </w:r>
            <w:proofErr w:type="spellStart"/>
            <w:r w:rsidRPr="00645E3C">
              <w:rPr>
                <w:szCs w:val="22"/>
                <w:lang w:val="en-GB" w:eastAsia="ja-JP"/>
              </w:rPr>
              <w:t>spacings</w:t>
            </w:r>
            <w:proofErr w:type="spellEnd"/>
            <w:r w:rsidRPr="00645E3C">
              <w:rPr>
                <w:szCs w:val="22"/>
                <w:lang w:val="en-GB" w:eastAsia="ja-JP"/>
              </w:rPr>
              <w:t xml:space="preserve"> (numerologies). Defined in relation to Point A. Corresponds to L1 parameter 'offset-</w:t>
            </w:r>
            <w:proofErr w:type="spellStart"/>
            <w:r w:rsidRPr="00645E3C">
              <w:rPr>
                <w:szCs w:val="22"/>
                <w:lang w:val="en-GB" w:eastAsia="ja-JP"/>
              </w:rPr>
              <w:t>pointA</w:t>
            </w:r>
            <w:proofErr w:type="spellEnd"/>
            <w:r w:rsidRPr="00645E3C">
              <w:rPr>
                <w:szCs w:val="22"/>
                <w:lang w:val="en-GB" w:eastAsia="ja-JP"/>
              </w:rPr>
              <w:t xml:space="preserve">-set' (see 38.211, clause </w:t>
            </w:r>
            <w:proofErr w:type="spellStart"/>
            <w:r w:rsidRPr="00645E3C">
              <w:rPr>
                <w:szCs w:val="22"/>
                <w:lang w:val="en-GB" w:eastAsia="ja-JP"/>
              </w:rPr>
              <w:t>FFS_clause</w:t>
            </w:r>
            <w:proofErr w:type="spellEnd"/>
            <w:r w:rsidRPr="00645E3C">
              <w:rPr>
                <w:szCs w:val="22"/>
                <w:lang w:val="en-GB" w:eastAsia="ja-JP"/>
              </w:rPr>
              <w:t xml:space="preserve">). If absent, UE uses the configuration indicated in </w:t>
            </w:r>
            <w:proofErr w:type="spellStart"/>
            <w:r w:rsidRPr="00645E3C">
              <w:rPr>
                <w:i/>
                <w:szCs w:val="22"/>
                <w:lang w:val="en-GB" w:eastAsia="ja-JP"/>
              </w:rPr>
              <w:t>scs-SpecificCarrierList</w:t>
            </w:r>
            <w:proofErr w:type="spellEnd"/>
            <w:r w:rsidRPr="00645E3C">
              <w:rPr>
                <w:szCs w:val="22"/>
                <w:lang w:val="en-GB" w:eastAsia="ja-JP"/>
              </w:rPr>
              <w:t xml:space="preserve"> in </w:t>
            </w:r>
            <w:proofErr w:type="spellStart"/>
            <w:r w:rsidRPr="00645E3C">
              <w:rPr>
                <w:i/>
                <w:szCs w:val="22"/>
                <w:lang w:val="en-GB" w:eastAsia="ja-JP"/>
              </w:rPr>
              <w:t>DownlinkConfigCommon</w:t>
            </w:r>
            <w:proofErr w:type="spellEnd"/>
            <w:r w:rsidRPr="00645E3C">
              <w:rPr>
                <w:szCs w:val="22"/>
                <w:lang w:val="en-GB" w:eastAsia="ja-JP"/>
              </w:rPr>
              <w:t xml:space="preserve"> / </w:t>
            </w:r>
            <w:proofErr w:type="spellStart"/>
            <w:r w:rsidRPr="00645E3C">
              <w:rPr>
                <w:i/>
                <w:szCs w:val="22"/>
                <w:lang w:val="en-GB" w:eastAsia="ja-JP"/>
              </w:rPr>
              <w:t>DownlinkConfigCommonSIB</w:t>
            </w:r>
            <w:proofErr w:type="spellEnd"/>
            <w:r w:rsidRPr="00645E3C">
              <w:rPr>
                <w:szCs w:val="22"/>
                <w:lang w:val="en-GB" w:eastAsia="ja-JP"/>
              </w:rPr>
              <w:t>.</w:t>
            </w:r>
          </w:p>
        </w:tc>
      </w:tr>
      <w:tr w:rsidR="002C5D28" w:rsidRPr="00645E3C" w14:paraId="182827DF"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3839F2B" w14:textId="77777777" w:rsidR="002C5D28" w:rsidRPr="00645E3C" w:rsidRDefault="002C5D28" w:rsidP="00F43D0B">
            <w:pPr>
              <w:pStyle w:val="TAL"/>
              <w:rPr>
                <w:szCs w:val="22"/>
                <w:lang w:val="en-GB" w:eastAsia="ja-JP"/>
              </w:rPr>
            </w:pPr>
            <w:proofErr w:type="spellStart"/>
            <w:r w:rsidRPr="00645E3C">
              <w:rPr>
                <w:b/>
                <w:i/>
                <w:szCs w:val="22"/>
                <w:lang w:val="en-GB" w:eastAsia="ja-JP"/>
              </w:rPr>
              <w:t>firstActiveDownlinkBWP</w:t>
            </w:r>
            <w:proofErr w:type="spellEnd"/>
            <w:r w:rsidRPr="00645E3C">
              <w:rPr>
                <w:b/>
                <w:i/>
                <w:szCs w:val="22"/>
                <w:lang w:val="en-GB" w:eastAsia="ja-JP"/>
              </w:rPr>
              <w:t>-Id</w:t>
            </w:r>
          </w:p>
          <w:p w14:paraId="4B7E3366" w14:textId="77777777" w:rsidR="00F95F2F" w:rsidRPr="00645E3C" w:rsidRDefault="002C5D28" w:rsidP="00F43D0B">
            <w:pPr>
              <w:pStyle w:val="TAL"/>
              <w:rPr>
                <w:szCs w:val="22"/>
                <w:lang w:val="en-GB" w:eastAsia="ja-JP"/>
              </w:rPr>
            </w:pPr>
            <w:r w:rsidRPr="00645E3C">
              <w:rPr>
                <w:szCs w:val="22"/>
                <w:lang w:val="en-GB" w:eastAsia="ja-JP"/>
              </w:rPr>
              <w:t xml:space="preserve">If configured for </w:t>
            </w:r>
            <w:proofErr w:type="gramStart"/>
            <w:r w:rsidRPr="00645E3C">
              <w:rPr>
                <w:szCs w:val="22"/>
                <w:lang w:val="en-GB" w:eastAsia="ja-JP"/>
              </w:rPr>
              <w:t>an</w:t>
            </w:r>
            <w:proofErr w:type="gramEnd"/>
            <w:r w:rsidRPr="00645E3C">
              <w:rPr>
                <w:szCs w:val="22"/>
                <w:lang w:val="en-GB" w:eastAsia="ja-JP"/>
              </w:rPr>
              <w:t xml:space="preserve"> </w:t>
            </w:r>
            <w:proofErr w:type="spellStart"/>
            <w:r w:rsidRPr="00645E3C">
              <w:rPr>
                <w:szCs w:val="22"/>
                <w:lang w:val="en-GB" w:eastAsia="ja-JP"/>
              </w:rPr>
              <w:t>SpCell</w:t>
            </w:r>
            <w:proofErr w:type="spellEnd"/>
            <w:r w:rsidRPr="00645E3C">
              <w:rPr>
                <w:szCs w:val="22"/>
                <w:lang w:val="en-GB" w:eastAsia="ja-JP"/>
              </w:rPr>
              <w:t>, this field contains the ID of the DL BWP to be activated upon performing the RRC (re-)configuration. If the field is absent, the RRC (re-)configuration does not impose a BWP switch.</w:t>
            </w:r>
          </w:p>
          <w:p w14:paraId="4386B6C8" w14:textId="77777777" w:rsidR="002C5D28" w:rsidRPr="00645E3C" w:rsidRDefault="002C5D28" w:rsidP="00F43D0B">
            <w:pPr>
              <w:pStyle w:val="TAL"/>
              <w:rPr>
                <w:szCs w:val="22"/>
                <w:lang w:val="en-GB" w:eastAsia="ja-JP"/>
              </w:rPr>
            </w:pPr>
            <w:r w:rsidRPr="00645E3C">
              <w:rPr>
                <w:szCs w:val="22"/>
                <w:lang w:val="en-GB" w:eastAsia="ja-JP"/>
              </w:rPr>
              <w:t xml:space="preserve">If configured for </w:t>
            </w:r>
            <w:proofErr w:type="gramStart"/>
            <w:r w:rsidRPr="00645E3C">
              <w:rPr>
                <w:szCs w:val="22"/>
                <w:lang w:val="en-GB" w:eastAsia="ja-JP"/>
              </w:rPr>
              <w:t>an</w:t>
            </w:r>
            <w:proofErr w:type="gramEnd"/>
            <w:r w:rsidRPr="00645E3C">
              <w:rPr>
                <w:szCs w:val="22"/>
                <w:lang w:val="en-GB" w:eastAsia="ja-JP"/>
              </w:rPr>
              <w:t xml:space="preserve"> </w:t>
            </w:r>
            <w:proofErr w:type="spellStart"/>
            <w:r w:rsidRPr="00645E3C">
              <w:rPr>
                <w:szCs w:val="22"/>
                <w:lang w:val="en-GB" w:eastAsia="ja-JP"/>
              </w:rPr>
              <w:t>SCell</w:t>
            </w:r>
            <w:proofErr w:type="spellEnd"/>
            <w:r w:rsidRPr="00645E3C">
              <w:rPr>
                <w:szCs w:val="22"/>
                <w:lang w:val="en-GB" w:eastAsia="ja-JP"/>
              </w:rPr>
              <w:t xml:space="preserve">, this field contains the ID of the downlink bandwidth part to be used upon MAC-activation of an </w:t>
            </w:r>
            <w:proofErr w:type="spellStart"/>
            <w:r w:rsidRPr="00645E3C">
              <w:rPr>
                <w:szCs w:val="22"/>
                <w:lang w:val="en-GB" w:eastAsia="ja-JP"/>
              </w:rPr>
              <w:t>SCell</w:t>
            </w:r>
            <w:proofErr w:type="spellEnd"/>
            <w:r w:rsidRPr="00645E3C">
              <w:rPr>
                <w:szCs w:val="22"/>
                <w:lang w:val="en-GB" w:eastAsia="ja-JP"/>
              </w:rPr>
              <w:t>. The initial bandwidth part is referred to by BWP-Id = 0.</w:t>
            </w:r>
          </w:p>
          <w:p w14:paraId="221EF19F" w14:textId="0F8C49E5" w:rsidR="002C5D28" w:rsidRPr="00645E3C" w:rsidRDefault="002C5D28" w:rsidP="00F43D0B">
            <w:pPr>
              <w:pStyle w:val="TAL"/>
              <w:rPr>
                <w:szCs w:val="22"/>
                <w:lang w:val="en-GB" w:eastAsia="ja-JP"/>
              </w:rPr>
            </w:pPr>
            <w:r w:rsidRPr="00645E3C">
              <w:rPr>
                <w:szCs w:val="22"/>
                <w:lang w:val="en-GB" w:eastAsia="ja-JP"/>
              </w:rPr>
              <w:t xml:space="preserve">Upon </w:t>
            </w:r>
            <w:del w:id="88" w:author="Ericsson v2" w:date="2019-02-25T18:44:00Z">
              <w:r w:rsidRPr="00645E3C" w:rsidDel="003B510F">
                <w:rPr>
                  <w:szCs w:val="22"/>
                  <w:lang w:val="en-GB" w:eastAsia="ja-JP"/>
                </w:rPr>
                <w:delText>reconfigurationWithSync (</w:delText>
              </w:r>
            </w:del>
            <w:r w:rsidRPr="00645E3C">
              <w:rPr>
                <w:szCs w:val="22"/>
                <w:lang w:val="en-GB" w:eastAsia="ja-JP"/>
              </w:rPr>
              <w:t xml:space="preserve">PCell </w:t>
            </w:r>
            <w:del w:id="89" w:author="Ericsson" w:date="2019-02-13T10:51:00Z">
              <w:r w:rsidRPr="00645E3C" w:rsidDel="00AA793B">
                <w:rPr>
                  <w:szCs w:val="22"/>
                  <w:lang w:val="en-GB" w:eastAsia="ja-JP"/>
                </w:rPr>
                <w:delText>handover</w:delText>
              </w:r>
            </w:del>
            <w:ins w:id="90" w:author="Ericsson" w:date="2019-02-13T10:51:00Z">
              <w:r w:rsidR="00AA793B">
                <w:rPr>
                  <w:szCs w:val="22"/>
                  <w:lang w:val="en-GB" w:eastAsia="ja-JP"/>
                </w:rPr>
                <w:t>change</w:t>
              </w:r>
            </w:ins>
            <w:del w:id="91" w:author="Ericsson v2" w:date="2019-02-25T18:44:00Z">
              <w:r w:rsidRPr="00645E3C" w:rsidDel="003B510F">
                <w:rPr>
                  <w:szCs w:val="22"/>
                  <w:lang w:val="en-GB" w:eastAsia="ja-JP"/>
                </w:rPr>
                <w:delText>,</w:delText>
              </w:r>
            </w:del>
            <w:ins w:id="92" w:author="Ericsson v2" w:date="2019-02-25T18:44:00Z">
              <w:r w:rsidR="003B510F">
                <w:rPr>
                  <w:szCs w:val="22"/>
                  <w:lang w:val="en-GB" w:eastAsia="ja-JP"/>
                </w:rPr>
                <w:t xml:space="preserve"> and</w:t>
              </w:r>
            </w:ins>
            <w:r w:rsidRPr="00645E3C">
              <w:rPr>
                <w:szCs w:val="22"/>
                <w:lang w:val="en-GB" w:eastAsia="ja-JP"/>
              </w:rPr>
              <w:t xml:space="preserve"> PSCell</w:t>
            </w:r>
            <w:ins w:id="93" w:author="Ericsson v2" w:date="2019-02-25T19:24:00Z">
              <w:r w:rsidR="00916376">
                <w:rPr>
                  <w:szCs w:val="22"/>
                  <w:lang w:val="en-GB" w:eastAsia="ja-JP"/>
                </w:rPr>
                <w:t xml:space="preserve"> </w:t>
              </w:r>
            </w:ins>
            <w:r w:rsidRPr="00645E3C">
              <w:rPr>
                <w:szCs w:val="22"/>
                <w:lang w:val="en-GB" w:eastAsia="ja-JP"/>
              </w:rPr>
              <w:t>addition/change</w:t>
            </w:r>
            <w:del w:id="94" w:author="Ericsson v2" w:date="2019-02-25T18:44:00Z">
              <w:r w:rsidRPr="00645E3C" w:rsidDel="003B510F">
                <w:rPr>
                  <w:szCs w:val="22"/>
                  <w:lang w:val="en-GB" w:eastAsia="ja-JP"/>
                </w:rPr>
                <w:delText>)</w:delText>
              </w:r>
            </w:del>
            <w:r w:rsidRPr="00645E3C">
              <w:rPr>
                <w:szCs w:val="22"/>
                <w:lang w:val="en-GB" w:eastAsia="ja-JP"/>
              </w:rPr>
              <w:t xml:space="preserve">, the network sets the </w:t>
            </w:r>
            <w:proofErr w:type="spellStart"/>
            <w:r w:rsidRPr="00645E3C">
              <w:rPr>
                <w:i/>
                <w:szCs w:val="22"/>
                <w:lang w:val="en-GB" w:eastAsia="ja-JP"/>
              </w:rPr>
              <w:t>firstActiveDownlinkBWP</w:t>
            </w:r>
            <w:proofErr w:type="spellEnd"/>
            <w:r w:rsidRPr="00645E3C">
              <w:rPr>
                <w:i/>
                <w:szCs w:val="22"/>
                <w:lang w:val="en-GB" w:eastAsia="ja-JP"/>
              </w:rPr>
              <w:t>-Id</w:t>
            </w:r>
            <w:r w:rsidRPr="00645E3C">
              <w:rPr>
                <w:szCs w:val="22"/>
                <w:lang w:val="en-GB" w:eastAsia="ja-JP"/>
              </w:rPr>
              <w:t xml:space="preserve"> and </w:t>
            </w:r>
            <w:proofErr w:type="spellStart"/>
            <w:r w:rsidRPr="00645E3C">
              <w:rPr>
                <w:i/>
                <w:szCs w:val="22"/>
                <w:lang w:val="en-GB" w:eastAsia="ja-JP"/>
              </w:rPr>
              <w:t>firstActiveUplinkBWP</w:t>
            </w:r>
            <w:proofErr w:type="spellEnd"/>
            <w:r w:rsidRPr="00645E3C">
              <w:rPr>
                <w:i/>
                <w:szCs w:val="22"/>
                <w:lang w:val="en-GB" w:eastAsia="ja-JP"/>
              </w:rPr>
              <w:t>-Id</w:t>
            </w:r>
            <w:r w:rsidRPr="00645E3C">
              <w:rPr>
                <w:szCs w:val="22"/>
                <w:lang w:val="en-GB" w:eastAsia="ja-JP"/>
              </w:rPr>
              <w:t xml:space="preserve"> to the same value.</w:t>
            </w:r>
          </w:p>
        </w:tc>
      </w:tr>
      <w:tr w:rsidR="002C5D28" w:rsidRPr="00645E3C" w14:paraId="09265DEC"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78E57F3" w14:textId="77777777" w:rsidR="002C5D28" w:rsidRPr="00645E3C" w:rsidRDefault="002C5D28" w:rsidP="00F43D0B">
            <w:pPr>
              <w:pStyle w:val="TAL"/>
              <w:rPr>
                <w:szCs w:val="22"/>
                <w:lang w:val="en-GB" w:eastAsia="ja-JP"/>
              </w:rPr>
            </w:pPr>
            <w:proofErr w:type="spellStart"/>
            <w:r w:rsidRPr="00645E3C">
              <w:rPr>
                <w:b/>
                <w:i/>
                <w:szCs w:val="22"/>
                <w:lang w:val="en-GB" w:eastAsia="ja-JP"/>
              </w:rPr>
              <w:t>initialDownlinkBWP</w:t>
            </w:r>
            <w:proofErr w:type="spellEnd"/>
          </w:p>
          <w:p w14:paraId="0AD0D920"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downlink bandwidth-part.</w:t>
            </w:r>
            <w:r w:rsidR="00B05BA8" w:rsidRPr="00645E3C">
              <w:rPr>
                <w:szCs w:val="22"/>
                <w:lang w:val="en-GB" w:eastAsia="ja-JP"/>
              </w:rPr>
              <w:t xml:space="preserve"> If any of the optional IEs are configured within this IE, the UE considers the initial DL BWP as a RRC configured DL BWP for the UE. Otherwise, the UE does not consider the initial DL BWP as RRC configured DL BWP for the UE.</w:t>
            </w:r>
          </w:p>
        </w:tc>
      </w:tr>
      <w:tr w:rsidR="005F5995" w:rsidRPr="00645E3C" w14:paraId="2F1C3AAC"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EDCA2E" w14:textId="77777777" w:rsidR="005F5995" w:rsidRPr="00645E3C" w:rsidRDefault="005F5995" w:rsidP="00530F49">
            <w:pPr>
              <w:pStyle w:val="TAL"/>
              <w:rPr>
                <w:szCs w:val="22"/>
                <w:lang w:val="en-GB" w:eastAsia="ja-JP"/>
              </w:rPr>
            </w:pPr>
            <w:proofErr w:type="spellStart"/>
            <w:r w:rsidRPr="00645E3C">
              <w:rPr>
                <w:b/>
                <w:i/>
                <w:szCs w:val="22"/>
                <w:lang w:val="en-GB" w:eastAsia="ja-JP"/>
              </w:rPr>
              <w:t>lte</w:t>
            </w:r>
            <w:proofErr w:type="spellEnd"/>
            <w:r w:rsidRPr="00645E3C">
              <w:rPr>
                <w:b/>
                <w:i/>
                <w:szCs w:val="22"/>
                <w:lang w:val="en-GB" w:eastAsia="ja-JP"/>
              </w:rPr>
              <w:t>-CRS-</w:t>
            </w:r>
            <w:proofErr w:type="spellStart"/>
            <w:r w:rsidRPr="00645E3C">
              <w:rPr>
                <w:b/>
                <w:i/>
                <w:szCs w:val="22"/>
                <w:lang w:val="en-GB" w:eastAsia="ja-JP"/>
              </w:rPr>
              <w:t>ToMatchAround</w:t>
            </w:r>
            <w:proofErr w:type="spellEnd"/>
          </w:p>
          <w:p w14:paraId="0071F6F8" w14:textId="77777777" w:rsidR="005F5995" w:rsidRPr="00645E3C" w:rsidRDefault="005F5995" w:rsidP="00530F49">
            <w:pPr>
              <w:pStyle w:val="TAL"/>
              <w:rPr>
                <w:b/>
                <w:i/>
                <w:szCs w:val="22"/>
                <w:lang w:val="en-GB" w:eastAsia="ja-JP"/>
              </w:rPr>
            </w:pPr>
            <w:r w:rsidRPr="00645E3C">
              <w:rPr>
                <w:szCs w:val="22"/>
                <w:lang w:val="en-GB" w:eastAsia="ja-JP"/>
              </w:rPr>
              <w:t>Parameters to determine an LTE CRS pattern that the UE shall rate match around.</w:t>
            </w:r>
          </w:p>
        </w:tc>
      </w:tr>
      <w:tr w:rsidR="002C5D28" w:rsidRPr="00645E3C" w14:paraId="1BBFEF35"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903A343" w14:textId="77777777" w:rsidR="002C5D28" w:rsidRPr="00645E3C" w:rsidRDefault="002C5D28" w:rsidP="00F43D0B">
            <w:pPr>
              <w:pStyle w:val="TAL"/>
              <w:rPr>
                <w:szCs w:val="22"/>
                <w:lang w:val="en-GB" w:eastAsia="ja-JP"/>
              </w:rPr>
            </w:pPr>
            <w:proofErr w:type="spellStart"/>
            <w:r w:rsidRPr="00645E3C">
              <w:rPr>
                <w:b/>
                <w:i/>
                <w:szCs w:val="22"/>
                <w:lang w:val="en-GB" w:eastAsia="ja-JP"/>
              </w:rPr>
              <w:t>pathlossReferenceLinking</w:t>
            </w:r>
            <w:proofErr w:type="spellEnd"/>
          </w:p>
          <w:p w14:paraId="4B9B3152" w14:textId="77777777" w:rsidR="002C5D28" w:rsidRPr="00645E3C" w:rsidRDefault="002C5D28" w:rsidP="00F43D0B">
            <w:pPr>
              <w:pStyle w:val="TAL"/>
              <w:rPr>
                <w:szCs w:val="22"/>
                <w:lang w:val="en-GB" w:eastAsia="ja-JP"/>
              </w:rPr>
            </w:pPr>
            <w:r w:rsidRPr="00645E3C">
              <w:rPr>
                <w:szCs w:val="22"/>
                <w:lang w:val="en-GB" w:eastAsia="ja-JP"/>
              </w:rPr>
              <w:t xml:space="preserve">Indicates whether UE shall apply as </w:t>
            </w:r>
            <w:proofErr w:type="spellStart"/>
            <w:r w:rsidRPr="00645E3C">
              <w:rPr>
                <w:szCs w:val="22"/>
                <w:lang w:val="en-GB" w:eastAsia="ja-JP"/>
              </w:rPr>
              <w:t>pathloss</w:t>
            </w:r>
            <w:proofErr w:type="spellEnd"/>
            <w:r w:rsidRPr="00645E3C">
              <w:rPr>
                <w:szCs w:val="22"/>
                <w:lang w:val="en-GB" w:eastAsia="ja-JP"/>
              </w:rPr>
              <w:t xml:space="preserve"> reference either the downlink of PCell or of </w:t>
            </w:r>
            <w:proofErr w:type="spellStart"/>
            <w:r w:rsidRPr="00645E3C">
              <w:rPr>
                <w:szCs w:val="22"/>
                <w:lang w:val="en-GB" w:eastAsia="ja-JP"/>
              </w:rPr>
              <w:t>SCell</w:t>
            </w:r>
            <w:proofErr w:type="spellEnd"/>
            <w:r w:rsidRPr="00645E3C">
              <w:rPr>
                <w:szCs w:val="22"/>
                <w:lang w:val="en-GB" w:eastAsia="ja-JP"/>
              </w:rPr>
              <w:t xml:space="preserve"> that corresponds with this uplink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w:t>
            </w:r>
          </w:p>
        </w:tc>
      </w:tr>
      <w:tr w:rsidR="002C5D28" w:rsidRPr="00645E3C" w14:paraId="76F3C2E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2D48849E" w14:textId="77777777" w:rsidR="002C5D28" w:rsidRPr="00645E3C" w:rsidRDefault="002C5D28" w:rsidP="00F43D0B">
            <w:pPr>
              <w:pStyle w:val="TAL"/>
              <w:rPr>
                <w:szCs w:val="22"/>
                <w:lang w:val="en-GB" w:eastAsia="ja-JP"/>
              </w:rPr>
            </w:pPr>
            <w:proofErr w:type="spellStart"/>
            <w:r w:rsidRPr="00645E3C">
              <w:rPr>
                <w:b/>
                <w:i/>
                <w:szCs w:val="22"/>
                <w:lang w:val="en-GB" w:eastAsia="ja-JP"/>
              </w:rPr>
              <w:t>pdsch-ServingCellConfig</w:t>
            </w:r>
            <w:proofErr w:type="spellEnd"/>
          </w:p>
          <w:p w14:paraId="52147C5C" w14:textId="77777777" w:rsidR="002C5D28" w:rsidRPr="00645E3C" w:rsidRDefault="002C5D28" w:rsidP="00F43D0B">
            <w:pPr>
              <w:pStyle w:val="TAL"/>
              <w:rPr>
                <w:szCs w:val="22"/>
                <w:lang w:val="en-GB" w:eastAsia="ja-JP"/>
              </w:rPr>
            </w:pPr>
            <w:r w:rsidRPr="00645E3C">
              <w:rPr>
                <w:szCs w:val="22"/>
                <w:lang w:val="en-GB" w:eastAsia="ja-JP"/>
              </w:rPr>
              <w:t>PDSCH related parameters that are not BWP-specific.</w:t>
            </w:r>
          </w:p>
        </w:tc>
      </w:tr>
      <w:tr w:rsidR="005F5995" w:rsidRPr="00645E3C" w14:paraId="022F150A"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0888D22" w14:textId="77777777" w:rsidR="005F5995" w:rsidRPr="00645E3C" w:rsidRDefault="005F5995" w:rsidP="00530F49">
            <w:pPr>
              <w:pStyle w:val="TAL"/>
              <w:tabs>
                <w:tab w:val="left" w:pos="5823"/>
              </w:tabs>
              <w:rPr>
                <w:szCs w:val="22"/>
                <w:lang w:val="en-GB" w:eastAsia="ja-JP"/>
              </w:rPr>
            </w:pPr>
            <w:proofErr w:type="spellStart"/>
            <w:r w:rsidRPr="00645E3C">
              <w:rPr>
                <w:b/>
                <w:i/>
                <w:szCs w:val="22"/>
                <w:lang w:val="en-GB" w:eastAsia="ja-JP"/>
              </w:rPr>
              <w:t>rateMatchPatternToAddModList</w:t>
            </w:r>
            <w:proofErr w:type="spellEnd"/>
          </w:p>
          <w:p w14:paraId="119AFED6" w14:textId="77777777" w:rsidR="005F5995" w:rsidRPr="00645E3C" w:rsidRDefault="005F5995" w:rsidP="00530F49">
            <w:pPr>
              <w:pStyle w:val="TAL"/>
              <w:rPr>
                <w:szCs w:val="22"/>
                <w:lang w:val="en-GB" w:eastAsia="ja-JP"/>
              </w:rPr>
            </w:pPr>
            <w:r w:rsidRPr="00645E3C">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w:t>
            </w:r>
            <w:r w:rsidR="001634A6"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5.1.2.2.3)</w:t>
            </w:r>
          </w:p>
        </w:tc>
      </w:tr>
      <w:tr w:rsidR="002C5D28" w:rsidRPr="00645E3C" w14:paraId="5049D370"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346CF93" w14:textId="77777777" w:rsidR="002C5D28" w:rsidRPr="00645E3C" w:rsidRDefault="002C5D28" w:rsidP="00F43D0B">
            <w:pPr>
              <w:pStyle w:val="TAL"/>
              <w:rPr>
                <w:szCs w:val="22"/>
                <w:lang w:val="en-GB" w:eastAsia="ja-JP"/>
              </w:rPr>
            </w:pPr>
            <w:proofErr w:type="spellStart"/>
            <w:r w:rsidRPr="00645E3C">
              <w:rPr>
                <w:b/>
                <w:i/>
                <w:szCs w:val="22"/>
                <w:lang w:val="en-GB" w:eastAsia="ja-JP"/>
              </w:rPr>
              <w:t>sCellDeactivationTimer</w:t>
            </w:r>
            <w:proofErr w:type="spellEnd"/>
          </w:p>
          <w:p w14:paraId="2E961FAC" w14:textId="77777777" w:rsidR="002C5D28" w:rsidRPr="00645E3C" w:rsidRDefault="002C5D28" w:rsidP="00F43D0B">
            <w:pPr>
              <w:pStyle w:val="TAL"/>
              <w:rPr>
                <w:szCs w:val="22"/>
                <w:lang w:val="en-GB" w:eastAsia="ja-JP"/>
              </w:rPr>
            </w:pPr>
            <w:proofErr w:type="spellStart"/>
            <w:r w:rsidRPr="00645E3C">
              <w:rPr>
                <w:szCs w:val="22"/>
                <w:lang w:val="en-GB" w:eastAsia="ja-JP"/>
              </w:rPr>
              <w:t>SCell</w:t>
            </w:r>
            <w:proofErr w:type="spellEnd"/>
            <w:r w:rsidRPr="00645E3C">
              <w:rPr>
                <w:szCs w:val="22"/>
                <w:lang w:val="en-GB" w:eastAsia="ja-JP"/>
              </w:rPr>
              <w:t xml:space="preserve"> deactivation timer in TS 38.321 [3]. If the field is absent, the UE applies the value infinity.</w:t>
            </w:r>
          </w:p>
        </w:tc>
      </w:tr>
      <w:tr w:rsidR="002C5D28" w:rsidRPr="00645E3C" w14:paraId="276E193D"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3B41543E" w14:textId="77777777" w:rsidR="002C5D28" w:rsidRPr="00645E3C" w:rsidRDefault="002C5D28" w:rsidP="00F43D0B">
            <w:pPr>
              <w:pStyle w:val="TAL"/>
              <w:rPr>
                <w:b/>
                <w:i/>
                <w:szCs w:val="22"/>
                <w:lang w:val="en-GB" w:eastAsia="ja-JP"/>
              </w:rPr>
            </w:pPr>
            <w:bookmarkStart w:id="95" w:name="_Hlk524341368"/>
            <w:proofErr w:type="spellStart"/>
            <w:r w:rsidRPr="00645E3C">
              <w:rPr>
                <w:b/>
                <w:i/>
                <w:szCs w:val="22"/>
                <w:lang w:val="en-GB" w:eastAsia="ja-JP"/>
              </w:rPr>
              <w:t>servingCellMO</w:t>
            </w:r>
            <w:proofErr w:type="spellEnd"/>
          </w:p>
          <w:p w14:paraId="54499F38" w14:textId="77777777" w:rsidR="002C5D28" w:rsidRPr="00645E3C" w:rsidRDefault="002C5D28" w:rsidP="00F43D0B">
            <w:pPr>
              <w:pStyle w:val="TAL"/>
              <w:rPr>
                <w:b/>
                <w:i/>
                <w:szCs w:val="22"/>
                <w:lang w:val="en-GB" w:eastAsia="ja-JP"/>
              </w:rPr>
            </w:pPr>
            <w:proofErr w:type="spellStart"/>
            <w:proofErr w:type="gramStart"/>
            <w:r w:rsidRPr="00645E3C">
              <w:rPr>
                <w:i/>
                <w:szCs w:val="22"/>
                <w:lang w:val="en-GB" w:eastAsia="ja-JP"/>
              </w:rPr>
              <w:t>measObjectId</w:t>
            </w:r>
            <w:proofErr w:type="spellEnd"/>
            <w:proofErr w:type="gramEnd"/>
            <w:r w:rsidRPr="00645E3C">
              <w:rPr>
                <w:i/>
                <w:szCs w:val="22"/>
                <w:lang w:val="en-GB" w:eastAsia="ja-JP"/>
              </w:rPr>
              <w:t xml:space="preserve"> </w:t>
            </w:r>
            <w:r w:rsidRPr="00645E3C">
              <w:rPr>
                <w:szCs w:val="22"/>
                <w:lang w:val="en-GB" w:eastAsia="ja-JP"/>
              </w:rPr>
              <w:t xml:space="preserve">of the </w:t>
            </w:r>
            <w:proofErr w:type="spellStart"/>
            <w:r w:rsidRPr="00645E3C">
              <w:rPr>
                <w:i/>
                <w:szCs w:val="22"/>
                <w:lang w:val="en-GB" w:eastAsia="ja-JP"/>
              </w:rPr>
              <w:t>MeasObjectNR</w:t>
            </w:r>
            <w:proofErr w:type="spellEnd"/>
            <w:r w:rsidRPr="00645E3C">
              <w:rPr>
                <w:szCs w:val="22"/>
                <w:lang w:val="en-GB" w:eastAsia="ja-JP"/>
              </w:rPr>
              <w:t xml:space="preserve"> in </w:t>
            </w:r>
            <w:proofErr w:type="spellStart"/>
            <w:r w:rsidRPr="00645E3C">
              <w:rPr>
                <w:i/>
                <w:lang w:val="en-GB" w:eastAsia="ja-JP"/>
              </w:rPr>
              <w:t>MeasConfig</w:t>
            </w:r>
            <w:proofErr w:type="spellEnd"/>
            <w:r w:rsidR="00346B5A" w:rsidRPr="00645E3C">
              <w:rPr>
                <w:lang w:val="en-GB" w:eastAsia="ja-JP"/>
              </w:rPr>
              <w:t xml:space="preserve"> </w:t>
            </w:r>
            <w:r w:rsidRPr="00645E3C">
              <w:rPr>
                <w:lang w:val="en-GB" w:eastAsia="ja-JP"/>
              </w:rPr>
              <w:t xml:space="preserve">which is </w:t>
            </w:r>
            <w:r w:rsidRPr="00645E3C">
              <w:rPr>
                <w:szCs w:val="22"/>
                <w:lang w:val="en-GB" w:eastAsia="ja-JP"/>
              </w:rPr>
              <w:t xml:space="preserve">associated to the serving cell. For this </w:t>
            </w:r>
            <w:proofErr w:type="spellStart"/>
            <w:r w:rsidRPr="00645E3C">
              <w:rPr>
                <w:i/>
                <w:szCs w:val="22"/>
                <w:lang w:val="en-GB" w:eastAsia="ja-JP"/>
              </w:rPr>
              <w:t>MeasObjectNR</w:t>
            </w:r>
            <w:proofErr w:type="spellEnd"/>
            <w:r w:rsidRPr="00645E3C">
              <w:rPr>
                <w:szCs w:val="22"/>
                <w:lang w:val="en-GB" w:eastAsia="ja-JP"/>
              </w:rPr>
              <w:t xml:space="preserve">, the following relationship applies between this </w:t>
            </w:r>
            <w:proofErr w:type="spellStart"/>
            <w:r w:rsidRPr="00645E3C">
              <w:rPr>
                <w:szCs w:val="22"/>
                <w:lang w:val="en-GB" w:eastAsia="ja-JP"/>
              </w:rPr>
              <w:t>MeasObjectNR</w:t>
            </w:r>
            <w:proofErr w:type="spellEnd"/>
            <w:r w:rsidRPr="00645E3C">
              <w:rPr>
                <w:szCs w:val="22"/>
                <w:lang w:val="en-GB" w:eastAsia="ja-JP"/>
              </w:rPr>
              <w:t xml:space="preserve"> and </w:t>
            </w:r>
            <w:proofErr w:type="spellStart"/>
            <w:r w:rsidRPr="00645E3C">
              <w:rPr>
                <w:i/>
                <w:szCs w:val="22"/>
                <w:lang w:val="en-GB" w:eastAsia="ja-JP"/>
              </w:rPr>
              <w:t>frequencyInfoDL</w:t>
            </w:r>
            <w:proofErr w:type="spellEnd"/>
            <w:r w:rsidRPr="00645E3C">
              <w:rPr>
                <w:szCs w:val="22"/>
                <w:lang w:val="en-GB" w:eastAsia="ja-JP"/>
              </w:rPr>
              <w:t xml:space="preserve"> in </w:t>
            </w:r>
            <w:proofErr w:type="spellStart"/>
            <w:r w:rsidRPr="00645E3C">
              <w:rPr>
                <w:i/>
                <w:szCs w:val="22"/>
                <w:lang w:val="en-GB" w:eastAsia="ja-JP"/>
              </w:rPr>
              <w:t>ServingCellConfigCommon</w:t>
            </w:r>
            <w:proofErr w:type="spellEnd"/>
            <w:r w:rsidRPr="00645E3C">
              <w:rPr>
                <w:szCs w:val="22"/>
                <w:lang w:val="en-GB" w:eastAsia="ja-JP"/>
              </w:rPr>
              <w:t xml:space="preserve"> of the serving cell: if </w:t>
            </w:r>
            <w:proofErr w:type="spellStart"/>
            <w:r w:rsidRPr="00645E3C">
              <w:rPr>
                <w:i/>
                <w:szCs w:val="22"/>
                <w:lang w:val="en-GB" w:eastAsia="ja-JP"/>
              </w:rPr>
              <w:t>ssbFrequency</w:t>
            </w:r>
            <w:proofErr w:type="spellEnd"/>
            <w:r w:rsidRPr="00645E3C">
              <w:rPr>
                <w:szCs w:val="22"/>
                <w:lang w:val="en-GB" w:eastAsia="ja-JP"/>
              </w:rPr>
              <w:t xml:space="preserve"> is configured, its value is the same as the </w:t>
            </w:r>
            <w:proofErr w:type="spellStart"/>
            <w:r w:rsidRPr="00645E3C">
              <w:rPr>
                <w:i/>
                <w:lang w:val="en-GB" w:eastAsia="ja-JP"/>
              </w:rPr>
              <w:t>absoluteFrequencySSB</w:t>
            </w:r>
            <w:proofErr w:type="spellEnd"/>
            <w:r w:rsidRPr="00645E3C">
              <w:rPr>
                <w:lang w:val="en-GB" w:eastAsia="ja-JP"/>
              </w:rPr>
              <w:t xml:space="preserve"> and if </w:t>
            </w:r>
            <w:proofErr w:type="spellStart"/>
            <w:r w:rsidRPr="00645E3C">
              <w:rPr>
                <w:i/>
                <w:lang w:val="en-GB" w:eastAsia="ja-JP"/>
              </w:rPr>
              <w:t>csi-rs-ResourceConfigMobility</w:t>
            </w:r>
            <w:proofErr w:type="spellEnd"/>
            <w:r w:rsidRPr="00645E3C">
              <w:rPr>
                <w:lang w:val="en-GB" w:eastAsia="ja-JP"/>
              </w:rPr>
              <w:t xml:space="preserve"> is configured, the value of its </w:t>
            </w:r>
            <w:proofErr w:type="spellStart"/>
            <w:r w:rsidRPr="00645E3C">
              <w:rPr>
                <w:i/>
                <w:lang w:val="en-GB" w:eastAsia="ja-JP"/>
              </w:rPr>
              <w:t>subcarrierSpacing</w:t>
            </w:r>
            <w:proofErr w:type="spellEnd"/>
            <w:r w:rsidRPr="00645E3C">
              <w:rPr>
                <w:lang w:val="en-GB" w:eastAsia="ja-JP"/>
              </w:rPr>
              <w:t xml:space="preserve"> is present in one entry of the </w:t>
            </w:r>
            <w:proofErr w:type="spellStart"/>
            <w:r w:rsidRPr="00645E3C">
              <w:rPr>
                <w:i/>
                <w:lang w:val="en-GB" w:eastAsia="ja-JP"/>
              </w:rPr>
              <w:t>scs-SpecificCarrierList</w:t>
            </w:r>
            <w:proofErr w:type="spellEnd"/>
            <w:r w:rsidRPr="00645E3C">
              <w:rPr>
                <w:lang w:val="en-GB" w:eastAsia="ja-JP"/>
              </w:rPr>
              <w:t xml:space="preserve">, </w:t>
            </w:r>
            <w:proofErr w:type="spellStart"/>
            <w:r w:rsidRPr="00645E3C">
              <w:rPr>
                <w:i/>
                <w:lang w:val="en-GB" w:eastAsia="ja-JP"/>
              </w:rPr>
              <w:t>csi</w:t>
            </w:r>
            <w:proofErr w:type="spellEnd"/>
            <w:r w:rsidRPr="00645E3C">
              <w:rPr>
                <w:i/>
                <w:lang w:val="en-GB" w:eastAsia="ja-JP"/>
              </w:rPr>
              <w:t>-RS-</w:t>
            </w:r>
            <w:proofErr w:type="spellStart"/>
            <w:r w:rsidRPr="00645E3C">
              <w:rPr>
                <w:i/>
                <w:lang w:val="en-GB" w:eastAsia="ko-KR"/>
              </w:rPr>
              <w:t>Cell</w:t>
            </w:r>
            <w:r w:rsidRPr="00645E3C">
              <w:rPr>
                <w:i/>
                <w:lang w:val="en-GB" w:eastAsia="ja-JP"/>
              </w:rPr>
              <w:t>ListMobility</w:t>
            </w:r>
            <w:proofErr w:type="spellEnd"/>
            <w:r w:rsidRPr="00645E3C">
              <w:rPr>
                <w:lang w:val="en-GB" w:eastAsia="ja-JP"/>
              </w:rPr>
              <w:t xml:space="preserve"> includes an entry corresponding to the serving cell (with </w:t>
            </w:r>
            <w:proofErr w:type="spellStart"/>
            <w:r w:rsidRPr="00645E3C">
              <w:rPr>
                <w:i/>
                <w:lang w:val="en-GB" w:eastAsia="ja-JP"/>
              </w:rPr>
              <w:t>cellId</w:t>
            </w:r>
            <w:proofErr w:type="spellEnd"/>
            <w:r w:rsidRPr="00645E3C">
              <w:rPr>
                <w:lang w:val="en-GB" w:eastAsia="ja-JP"/>
              </w:rPr>
              <w:t xml:space="preserve"> equal to </w:t>
            </w:r>
            <w:proofErr w:type="spellStart"/>
            <w:r w:rsidRPr="00645E3C">
              <w:rPr>
                <w:i/>
                <w:lang w:val="en-GB" w:eastAsia="ja-JP"/>
              </w:rPr>
              <w:t>physCellId</w:t>
            </w:r>
            <w:proofErr w:type="spellEnd"/>
            <w:r w:rsidRPr="00645E3C">
              <w:rPr>
                <w:lang w:val="en-GB" w:eastAsia="ja-JP"/>
              </w:rPr>
              <w:t xml:space="preserve"> in </w:t>
            </w:r>
            <w:proofErr w:type="spellStart"/>
            <w:r w:rsidRPr="00645E3C">
              <w:rPr>
                <w:i/>
                <w:lang w:val="en-GB" w:eastAsia="ja-JP"/>
              </w:rPr>
              <w:t>ServingCellConfigCommon</w:t>
            </w:r>
            <w:proofErr w:type="spellEnd"/>
            <w:r w:rsidRPr="00645E3C">
              <w:rPr>
                <w:lang w:val="en-GB" w:eastAsia="ja-JP"/>
              </w:rPr>
              <w:t xml:space="preserve">) and the frequency range indicated by the </w:t>
            </w:r>
            <w:proofErr w:type="spellStart"/>
            <w:r w:rsidRPr="00645E3C">
              <w:rPr>
                <w:i/>
                <w:lang w:val="en-GB" w:eastAsia="ja-JP"/>
              </w:rPr>
              <w:t>csi-rs-MeasurementBW</w:t>
            </w:r>
            <w:proofErr w:type="spellEnd"/>
            <w:r w:rsidRPr="00645E3C">
              <w:rPr>
                <w:lang w:val="en-GB" w:eastAsia="ja-JP"/>
              </w:rPr>
              <w:t xml:space="preserve"> of the entry in </w:t>
            </w:r>
            <w:proofErr w:type="spellStart"/>
            <w:r w:rsidRPr="00645E3C">
              <w:rPr>
                <w:i/>
                <w:lang w:val="en-GB" w:eastAsia="ja-JP"/>
              </w:rPr>
              <w:t>csi</w:t>
            </w:r>
            <w:proofErr w:type="spellEnd"/>
            <w:r w:rsidRPr="00645E3C">
              <w:rPr>
                <w:i/>
                <w:lang w:val="en-GB" w:eastAsia="ja-JP"/>
              </w:rPr>
              <w:t>-RS-</w:t>
            </w:r>
            <w:proofErr w:type="spellStart"/>
            <w:r w:rsidRPr="00645E3C">
              <w:rPr>
                <w:i/>
                <w:lang w:val="en-GB" w:eastAsia="ko-KR"/>
              </w:rPr>
              <w:t>Cell</w:t>
            </w:r>
            <w:r w:rsidRPr="00645E3C">
              <w:rPr>
                <w:i/>
                <w:lang w:val="en-GB" w:eastAsia="ja-JP"/>
              </w:rPr>
              <w:t>ListMobility</w:t>
            </w:r>
            <w:proofErr w:type="spellEnd"/>
            <w:r w:rsidRPr="00645E3C">
              <w:rPr>
                <w:lang w:val="en-GB" w:eastAsia="ja-JP"/>
              </w:rPr>
              <w:t xml:space="preserve"> is included in the frequency range indicated by in the entry of the </w:t>
            </w:r>
            <w:proofErr w:type="spellStart"/>
            <w:r w:rsidRPr="00645E3C">
              <w:rPr>
                <w:i/>
                <w:lang w:val="en-GB" w:eastAsia="ja-JP"/>
              </w:rPr>
              <w:t>scs-SpecificCarrierList</w:t>
            </w:r>
            <w:proofErr w:type="spellEnd"/>
            <w:r w:rsidRPr="00645E3C">
              <w:rPr>
                <w:lang w:val="en-GB" w:eastAsia="ja-JP"/>
              </w:rPr>
              <w:t xml:space="preserve">.   </w:t>
            </w:r>
            <w:bookmarkEnd w:id="95"/>
          </w:p>
        </w:tc>
      </w:tr>
      <w:tr w:rsidR="002C5D28" w:rsidRPr="00645E3C" w14:paraId="5CAD8A9B"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5CAF03C" w14:textId="77777777" w:rsidR="002C5D28" w:rsidRPr="00645E3C" w:rsidRDefault="002C5D28" w:rsidP="00F43D0B">
            <w:pPr>
              <w:pStyle w:val="TAL"/>
              <w:rPr>
                <w:szCs w:val="22"/>
                <w:lang w:val="en-GB" w:eastAsia="ja-JP"/>
              </w:rPr>
            </w:pPr>
            <w:r w:rsidRPr="00645E3C">
              <w:rPr>
                <w:b/>
                <w:i/>
                <w:szCs w:val="22"/>
                <w:lang w:val="en-GB" w:eastAsia="ja-JP"/>
              </w:rPr>
              <w:lastRenderedPageBreak/>
              <w:t>tag-Id</w:t>
            </w:r>
          </w:p>
          <w:p w14:paraId="156EF4AF" w14:textId="77777777" w:rsidR="002C5D28" w:rsidRPr="00645E3C" w:rsidRDefault="002C5D28" w:rsidP="00F43D0B">
            <w:pPr>
              <w:pStyle w:val="TAL"/>
              <w:rPr>
                <w:szCs w:val="22"/>
                <w:lang w:val="en-GB" w:eastAsia="ja-JP"/>
              </w:rPr>
            </w:pPr>
            <w:r w:rsidRPr="00645E3C">
              <w:rPr>
                <w:szCs w:val="22"/>
                <w:lang w:val="en-GB" w:eastAsia="ja-JP"/>
              </w:rPr>
              <w:t>Timing Advance Group ID, as specified in TS 38.321 [3], which this cell belongs to.</w:t>
            </w:r>
          </w:p>
        </w:tc>
      </w:tr>
      <w:tr w:rsidR="002C5D28" w:rsidRPr="00645E3C" w14:paraId="4CF7476A"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8AB3C85" w14:textId="77777777" w:rsidR="002C5D28" w:rsidRPr="00645E3C" w:rsidRDefault="002C5D28" w:rsidP="00F43D0B">
            <w:pPr>
              <w:pStyle w:val="TAL"/>
              <w:rPr>
                <w:szCs w:val="22"/>
                <w:lang w:val="en-GB" w:eastAsia="ja-JP"/>
              </w:rPr>
            </w:pPr>
            <w:proofErr w:type="spellStart"/>
            <w:r w:rsidRPr="00645E3C">
              <w:rPr>
                <w:b/>
                <w:i/>
                <w:szCs w:val="22"/>
                <w:lang w:val="en-GB" w:eastAsia="ja-JP"/>
              </w:rPr>
              <w:t>ue-BeamLockFunction</w:t>
            </w:r>
            <w:proofErr w:type="spellEnd"/>
          </w:p>
          <w:p w14:paraId="2C3D767C" w14:textId="77777777" w:rsidR="002C5D28" w:rsidRPr="00645E3C" w:rsidRDefault="002C5D28" w:rsidP="00F43D0B">
            <w:pPr>
              <w:pStyle w:val="TAL"/>
              <w:rPr>
                <w:szCs w:val="22"/>
                <w:lang w:val="en-GB" w:eastAsia="ja-JP"/>
              </w:rPr>
            </w:pPr>
            <w:r w:rsidRPr="00645E3C">
              <w:rPr>
                <w:szCs w:val="22"/>
                <w:lang w:val="en-GB" w:eastAsia="ja-JP"/>
              </w:rPr>
              <w:t xml:space="preserve">Enables the "UE beam lock function (UBF)", which disable changes to the UE beamforming configuration when in NR_RRC_CONNECTED. FFS: Parameter added preliminary based on RAN4 LS in R4-1711823. Decide where to place it (maybe </w:t>
            </w:r>
            <w:proofErr w:type="spellStart"/>
            <w:r w:rsidRPr="00645E3C">
              <w:rPr>
                <w:szCs w:val="22"/>
                <w:lang w:val="en-GB" w:eastAsia="ja-JP"/>
              </w:rPr>
              <w:t>ServingCellConfigCommon</w:t>
            </w:r>
            <w:proofErr w:type="spellEnd"/>
            <w:r w:rsidRPr="00645E3C">
              <w:rPr>
                <w:szCs w:val="22"/>
                <w:lang w:val="en-GB" w:eastAsia="ja-JP"/>
              </w:rPr>
              <w:t xml:space="preserve"> or in a </w:t>
            </w:r>
            <w:proofErr w:type="spellStart"/>
            <w:r w:rsidRPr="00645E3C">
              <w:rPr>
                <w:szCs w:val="22"/>
                <w:lang w:val="en-GB" w:eastAsia="ja-JP"/>
              </w:rPr>
              <w:t>BeamManagement</w:t>
            </w:r>
            <w:proofErr w:type="spellEnd"/>
            <w:r w:rsidRPr="00645E3C">
              <w:rPr>
                <w:szCs w:val="22"/>
                <w:lang w:val="en-GB" w:eastAsia="ja-JP"/>
              </w:rPr>
              <w:t xml:space="preserve"> IE??)</w:t>
            </w:r>
          </w:p>
        </w:tc>
      </w:tr>
    </w:tbl>
    <w:p w14:paraId="457B9B9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D6935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20C5016" w14:textId="77777777" w:rsidR="002C5D28" w:rsidRPr="00645E3C" w:rsidRDefault="002C5D28" w:rsidP="00F43D0B">
            <w:pPr>
              <w:pStyle w:val="TAH"/>
              <w:rPr>
                <w:szCs w:val="22"/>
                <w:lang w:val="en-GB" w:eastAsia="ja-JP"/>
              </w:rPr>
            </w:pPr>
            <w:proofErr w:type="spellStart"/>
            <w:r w:rsidRPr="00645E3C">
              <w:rPr>
                <w:i/>
                <w:szCs w:val="22"/>
                <w:lang w:val="en-GB" w:eastAsia="ja-JP"/>
              </w:rPr>
              <w:t>UplinkConfig</w:t>
            </w:r>
            <w:proofErr w:type="spellEnd"/>
            <w:r w:rsidRPr="00645E3C">
              <w:rPr>
                <w:i/>
                <w:szCs w:val="22"/>
                <w:lang w:val="en-GB" w:eastAsia="ja-JP"/>
              </w:rPr>
              <w:t xml:space="preserve"> field descriptions</w:t>
            </w:r>
          </w:p>
        </w:tc>
      </w:tr>
      <w:tr w:rsidR="002C5D28" w:rsidRPr="00645E3C" w14:paraId="5B762F2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2BFF15" w14:textId="77777777" w:rsidR="002C5D28" w:rsidRPr="00645E3C" w:rsidRDefault="002C5D28" w:rsidP="00F43D0B">
            <w:pPr>
              <w:pStyle w:val="TAL"/>
              <w:rPr>
                <w:szCs w:val="22"/>
                <w:lang w:val="en-GB" w:eastAsia="ja-JP"/>
              </w:rPr>
            </w:pPr>
            <w:proofErr w:type="spellStart"/>
            <w:r w:rsidRPr="00645E3C">
              <w:rPr>
                <w:b/>
                <w:i/>
                <w:szCs w:val="22"/>
                <w:lang w:val="en-GB" w:eastAsia="ja-JP"/>
              </w:rPr>
              <w:t>carrierSwitching</w:t>
            </w:r>
            <w:proofErr w:type="spellEnd"/>
          </w:p>
          <w:p w14:paraId="7AE5C2FC" w14:textId="77777777" w:rsidR="002C5D28" w:rsidRPr="00645E3C" w:rsidRDefault="002C5D28" w:rsidP="007A343C">
            <w:pPr>
              <w:pStyle w:val="TAL"/>
              <w:rPr>
                <w:b/>
                <w:i/>
                <w:szCs w:val="22"/>
                <w:lang w:val="en-GB" w:eastAsia="ja-JP"/>
              </w:rPr>
            </w:pPr>
            <w:r w:rsidRPr="00645E3C">
              <w:rPr>
                <w:szCs w:val="22"/>
                <w:lang w:val="en-GB" w:eastAsia="ja-JP"/>
              </w:rPr>
              <w:t xml:space="preserve">Includes parameters for configuration of carrier based SRS switching (see </w:t>
            </w:r>
            <w:r w:rsidR="001634A6" w:rsidRPr="00645E3C">
              <w:rPr>
                <w:szCs w:val="22"/>
                <w:lang w:val="en-GB" w:eastAsia="ja-JP"/>
              </w:rPr>
              <w:t>TS 38.214 [19]</w:t>
            </w:r>
            <w:r w:rsidRPr="00645E3C">
              <w:rPr>
                <w:szCs w:val="22"/>
                <w:lang w:val="en-GB" w:eastAsia="ja-JP"/>
              </w:rPr>
              <w:t xml:space="preserve">, </w:t>
            </w:r>
            <w:r w:rsidR="007A343C" w:rsidRPr="00645E3C">
              <w:rPr>
                <w:szCs w:val="22"/>
                <w:lang w:val="en-GB" w:eastAsia="ja-JP"/>
              </w:rPr>
              <w:t>clause 6.2.1.3</w:t>
            </w:r>
            <w:r w:rsidRPr="00645E3C">
              <w:rPr>
                <w:szCs w:val="22"/>
                <w:lang w:val="en-GB" w:eastAsia="ja-JP"/>
              </w:rPr>
              <w:t>.</w:t>
            </w:r>
          </w:p>
        </w:tc>
      </w:tr>
      <w:tr w:rsidR="002C5D28" w:rsidRPr="00645E3C" w14:paraId="6A30EB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FFB39A4" w14:textId="77777777" w:rsidR="002C5D28" w:rsidRPr="00645E3C" w:rsidRDefault="002C5D28" w:rsidP="00F43D0B">
            <w:pPr>
              <w:pStyle w:val="TAL"/>
              <w:rPr>
                <w:szCs w:val="22"/>
                <w:lang w:val="en-GB" w:eastAsia="ja-JP"/>
              </w:rPr>
            </w:pPr>
            <w:proofErr w:type="spellStart"/>
            <w:r w:rsidRPr="00645E3C">
              <w:rPr>
                <w:b/>
                <w:i/>
                <w:szCs w:val="22"/>
                <w:lang w:val="en-GB" w:eastAsia="ja-JP"/>
              </w:rPr>
              <w:t>firstActiveUplinkBWP</w:t>
            </w:r>
            <w:proofErr w:type="spellEnd"/>
            <w:r w:rsidRPr="00645E3C">
              <w:rPr>
                <w:b/>
                <w:i/>
                <w:szCs w:val="22"/>
                <w:lang w:val="en-GB" w:eastAsia="ja-JP"/>
              </w:rPr>
              <w:t>-Id</w:t>
            </w:r>
          </w:p>
          <w:p w14:paraId="43DF1FF2" w14:textId="77777777" w:rsidR="00F95F2F" w:rsidRPr="00645E3C" w:rsidRDefault="002C5D28" w:rsidP="00F43D0B">
            <w:pPr>
              <w:pStyle w:val="TAL"/>
              <w:rPr>
                <w:szCs w:val="22"/>
                <w:lang w:val="en-GB" w:eastAsia="ja-JP"/>
              </w:rPr>
            </w:pPr>
            <w:r w:rsidRPr="00645E3C">
              <w:rPr>
                <w:szCs w:val="22"/>
                <w:lang w:val="en-GB" w:eastAsia="ja-JP"/>
              </w:rPr>
              <w:t xml:space="preserve">If configured for </w:t>
            </w:r>
            <w:proofErr w:type="gramStart"/>
            <w:r w:rsidRPr="00645E3C">
              <w:rPr>
                <w:szCs w:val="22"/>
                <w:lang w:val="en-GB" w:eastAsia="ja-JP"/>
              </w:rPr>
              <w:t>an</w:t>
            </w:r>
            <w:proofErr w:type="gramEnd"/>
            <w:r w:rsidRPr="00645E3C">
              <w:rPr>
                <w:szCs w:val="22"/>
                <w:lang w:val="en-GB" w:eastAsia="ja-JP"/>
              </w:rPr>
              <w:t xml:space="preserve"> </w:t>
            </w:r>
            <w:proofErr w:type="spellStart"/>
            <w:r w:rsidRPr="00645E3C">
              <w:rPr>
                <w:szCs w:val="22"/>
                <w:lang w:val="en-GB" w:eastAsia="ja-JP"/>
              </w:rPr>
              <w:t>SpCell</w:t>
            </w:r>
            <w:proofErr w:type="spellEnd"/>
            <w:r w:rsidRPr="00645E3C">
              <w:rPr>
                <w:szCs w:val="22"/>
                <w:lang w:val="en-GB" w:eastAsia="ja-JP"/>
              </w:rPr>
              <w:t>, this field contains the ID of the UL BWP to be activated upon performing the RRC (re-)configuration. If the field is absent, the RRC (re-)configuration does not impose a BWP switch.</w:t>
            </w:r>
          </w:p>
          <w:p w14:paraId="61D958CF" w14:textId="77777777" w:rsidR="002C5D28" w:rsidRPr="00645E3C" w:rsidRDefault="002C5D28" w:rsidP="00F43D0B">
            <w:pPr>
              <w:pStyle w:val="TAL"/>
              <w:rPr>
                <w:szCs w:val="22"/>
                <w:lang w:val="en-GB" w:eastAsia="ja-JP"/>
              </w:rPr>
            </w:pPr>
            <w:r w:rsidRPr="00645E3C">
              <w:rPr>
                <w:szCs w:val="22"/>
                <w:lang w:val="en-GB" w:eastAsia="ja-JP"/>
              </w:rPr>
              <w:t xml:space="preserve">If configured for </w:t>
            </w:r>
            <w:proofErr w:type="gramStart"/>
            <w:r w:rsidRPr="00645E3C">
              <w:rPr>
                <w:szCs w:val="22"/>
                <w:lang w:val="en-GB" w:eastAsia="ja-JP"/>
              </w:rPr>
              <w:t>an</w:t>
            </w:r>
            <w:proofErr w:type="gramEnd"/>
            <w:r w:rsidRPr="00645E3C">
              <w:rPr>
                <w:szCs w:val="22"/>
                <w:lang w:val="en-GB" w:eastAsia="ja-JP"/>
              </w:rPr>
              <w:t xml:space="preserve"> </w:t>
            </w:r>
            <w:proofErr w:type="spellStart"/>
            <w:r w:rsidRPr="00645E3C">
              <w:rPr>
                <w:szCs w:val="22"/>
                <w:lang w:val="en-GB" w:eastAsia="ja-JP"/>
              </w:rPr>
              <w:t>SCell</w:t>
            </w:r>
            <w:proofErr w:type="spellEnd"/>
            <w:r w:rsidRPr="00645E3C">
              <w:rPr>
                <w:szCs w:val="22"/>
                <w:lang w:val="en-GB" w:eastAsia="ja-JP"/>
              </w:rPr>
              <w:t xml:space="preserve">, this field contains the ID of the uplink bandwidth part to be used upon MAC-activation of an </w:t>
            </w:r>
            <w:proofErr w:type="spellStart"/>
            <w:r w:rsidRPr="00645E3C">
              <w:rPr>
                <w:szCs w:val="22"/>
                <w:lang w:val="en-GB" w:eastAsia="ja-JP"/>
              </w:rPr>
              <w:t>SCell</w:t>
            </w:r>
            <w:proofErr w:type="spellEnd"/>
            <w:r w:rsidRPr="00645E3C">
              <w:rPr>
                <w:szCs w:val="22"/>
                <w:lang w:val="en-GB" w:eastAsia="ja-JP"/>
              </w:rPr>
              <w:t xml:space="preserve">. The initial bandwidth part is referred to by </w:t>
            </w:r>
            <w:proofErr w:type="spellStart"/>
            <w:r w:rsidRPr="00645E3C">
              <w:rPr>
                <w:szCs w:val="22"/>
                <w:lang w:val="en-GB" w:eastAsia="ja-JP"/>
              </w:rPr>
              <w:t>BandiwdthPartId</w:t>
            </w:r>
            <w:proofErr w:type="spellEnd"/>
            <w:r w:rsidRPr="00645E3C">
              <w:rPr>
                <w:szCs w:val="22"/>
                <w:lang w:val="en-GB" w:eastAsia="ja-JP"/>
              </w:rPr>
              <w:t xml:space="preserve"> = 0.</w:t>
            </w:r>
          </w:p>
        </w:tc>
      </w:tr>
      <w:tr w:rsidR="002C5D28" w:rsidRPr="00645E3C" w14:paraId="4AC0C64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C728FF" w14:textId="77777777" w:rsidR="002C5D28" w:rsidRPr="00645E3C" w:rsidRDefault="002C5D28" w:rsidP="00F43D0B">
            <w:pPr>
              <w:pStyle w:val="TAL"/>
              <w:rPr>
                <w:szCs w:val="22"/>
                <w:lang w:val="en-GB" w:eastAsia="ja-JP"/>
              </w:rPr>
            </w:pPr>
            <w:proofErr w:type="spellStart"/>
            <w:r w:rsidRPr="00645E3C">
              <w:rPr>
                <w:b/>
                <w:i/>
                <w:szCs w:val="22"/>
                <w:lang w:val="en-GB" w:eastAsia="ja-JP"/>
              </w:rPr>
              <w:t>initialUplinkBWP</w:t>
            </w:r>
            <w:proofErr w:type="spellEnd"/>
          </w:p>
          <w:p w14:paraId="007CB1E1"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uplink bandwidth-part.</w:t>
            </w:r>
            <w:r w:rsidR="00B05BA8" w:rsidRPr="00645E3C">
              <w:rPr>
                <w:szCs w:val="22"/>
                <w:lang w:val="en-GB" w:eastAsia="ja-JP"/>
              </w:rPr>
              <w:t xml:space="preserve"> If any of the optional IEs are configured within this IE as part of the IE </w:t>
            </w:r>
            <w:proofErr w:type="spellStart"/>
            <w:r w:rsidR="00B05BA8" w:rsidRPr="00645E3C">
              <w:rPr>
                <w:i/>
                <w:szCs w:val="22"/>
                <w:lang w:val="en-GB" w:eastAsia="ja-JP"/>
              </w:rPr>
              <w:t>uplinkConfig</w:t>
            </w:r>
            <w:proofErr w:type="spellEnd"/>
            <w:r w:rsidR="00B05BA8" w:rsidRPr="00645E3C">
              <w:rPr>
                <w:szCs w:val="22"/>
                <w:lang w:val="en-GB" w:eastAsia="ja-JP"/>
              </w:rPr>
              <w:t>, the UE considers the initial UL BWP as a RRC configured UL BWP for the UE. Otherwise, the UE does not consider the initial UL BWP as RRC configured UL BWP for the UE.</w:t>
            </w:r>
          </w:p>
        </w:tc>
      </w:tr>
      <w:tr w:rsidR="00C43D29" w:rsidRPr="00645E3C" w14:paraId="32F37F02"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60844F57" w14:textId="77777777" w:rsidR="00C43D29" w:rsidRPr="00645E3C" w:rsidRDefault="00C43D29" w:rsidP="009C3DEF">
            <w:pPr>
              <w:pStyle w:val="TAL"/>
              <w:rPr>
                <w:b/>
                <w:i/>
                <w:szCs w:val="22"/>
                <w:lang w:val="en-GB" w:eastAsia="ja-JP"/>
              </w:rPr>
            </w:pPr>
            <w:r w:rsidRPr="00645E3C">
              <w:rPr>
                <w:b/>
                <w:i/>
                <w:szCs w:val="22"/>
                <w:lang w:val="en-GB" w:eastAsia="ja-JP"/>
              </w:rPr>
              <w:t>powerBoostPi2BPSK</w:t>
            </w:r>
          </w:p>
          <w:p w14:paraId="4EE499F7" w14:textId="77777777" w:rsidR="00C43D29" w:rsidRPr="00645E3C" w:rsidRDefault="00C43D29" w:rsidP="009C3DEF">
            <w:pPr>
              <w:pStyle w:val="TAL"/>
              <w:rPr>
                <w:szCs w:val="22"/>
                <w:lang w:val="en-GB" w:eastAsia="ja-JP"/>
              </w:rPr>
            </w:pPr>
            <w:r w:rsidRPr="00645E3C">
              <w:rPr>
                <w:szCs w:val="22"/>
                <w:lang w:val="en-GB" w:eastAsia="ja-JP"/>
              </w:rPr>
              <w:t xml:space="preserve">If this field is set to </w:t>
            </w:r>
            <w:r w:rsidRPr="00645E3C">
              <w:rPr>
                <w:i/>
                <w:szCs w:val="22"/>
                <w:lang w:val="en-GB" w:eastAsia="ja-JP"/>
              </w:rPr>
              <w:t>TRUE</w:t>
            </w:r>
            <w:r w:rsidRPr="00645E3C">
              <w:rPr>
                <w:szCs w:val="22"/>
                <w:lang w:val="en-GB" w:eastAsia="ja-JP"/>
              </w:rPr>
              <w:t>, the UE determines the maximum output power for PUCCH/PUSCH transmissions that use pi/2 BPSK modulation according to TS 38.101 [15], clause 6.2.4.</w:t>
            </w:r>
          </w:p>
        </w:tc>
      </w:tr>
      <w:tr w:rsidR="002C5D28" w:rsidRPr="00645E3C" w14:paraId="70428A1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5C473E" w14:textId="77777777" w:rsidR="002C5D28" w:rsidRPr="00645E3C" w:rsidRDefault="002C5D28" w:rsidP="00F43D0B">
            <w:pPr>
              <w:pStyle w:val="TAL"/>
              <w:rPr>
                <w:szCs w:val="22"/>
                <w:lang w:val="en-GB" w:eastAsia="ja-JP"/>
              </w:rPr>
            </w:pPr>
            <w:proofErr w:type="spellStart"/>
            <w:r w:rsidRPr="00645E3C">
              <w:rPr>
                <w:b/>
                <w:i/>
                <w:szCs w:val="22"/>
                <w:lang w:val="en-GB" w:eastAsia="ja-JP"/>
              </w:rPr>
              <w:t>pusch-ServingCellConfig</w:t>
            </w:r>
            <w:proofErr w:type="spellEnd"/>
          </w:p>
          <w:p w14:paraId="6925F55B" w14:textId="77777777" w:rsidR="002C5D28" w:rsidRPr="00645E3C" w:rsidRDefault="002C5D28" w:rsidP="00F43D0B">
            <w:pPr>
              <w:pStyle w:val="TAL"/>
              <w:rPr>
                <w:szCs w:val="22"/>
                <w:lang w:val="en-GB" w:eastAsia="ja-JP"/>
              </w:rPr>
            </w:pPr>
            <w:r w:rsidRPr="00645E3C">
              <w:rPr>
                <w:szCs w:val="22"/>
                <w:lang w:val="en-GB" w:eastAsia="ja-JP"/>
              </w:rPr>
              <w:t>PUSCH related parameters that are not BWP-specific.</w:t>
            </w:r>
          </w:p>
        </w:tc>
      </w:tr>
      <w:tr w:rsidR="002C5D28" w:rsidRPr="00645E3C" w14:paraId="20015204"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3B93D26" w14:textId="77777777" w:rsidR="002C5D28" w:rsidRPr="00645E3C" w:rsidRDefault="002C5D28" w:rsidP="00F43D0B">
            <w:pPr>
              <w:pStyle w:val="TAL"/>
              <w:rPr>
                <w:b/>
                <w:i/>
                <w:szCs w:val="22"/>
                <w:lang w:val="en-GB" w:eastAsia="ja-JP"/>
              </w:rPr>
            </w:pPr>
            <w:proofErr w:type="spellStart"/>
            <w:r w:rsidRPr="00645E3C">
              <w:rPr>
                <w:b/>
                <w:i/>
                <w:szCs w:val="22"/>
                <w:lang w:val="en-GB" w:eastAsia="ja-JP"/>
              </w:rPr>
              <w:t>supplementaryUplink</w:t>
            </w:r>
            <w:proofErr w:type="spellEnd"/>
          </w:p>
          <w:p w14:paraId="346BA0B7" w14:textId="77777777" w:rsidR="002C5D28" w:rsidRPr="00645E3C" w:rsidRDefault="002C5D28" w:rsidP="00F43D0B">
            <w:pPr>
              <w:pStyle w:val="TAL"/>
              <w:rPr>
                <w:szCs w:val="22"/>
                <w:lang w:val="en-GB" w:eastAsia="ja-JP"/>
              </w:rPr>
            </w:pPr>
            <w:r w:rsidRPr="00645E3C">
              <w:rPr>
                <w:szCs w:val="22"/>
                <w:lang w:val="en-GB" w:eastAsia="ja-JP"/>
              </w:rPr>
              <w:t xml:space="preserve">The field is optionally present if </w:t>
            </w:r>
            <w:proofErr w:type="spellStart"/>
            <w:r w:rsidRPr="00645E3C">
              <w:rPr>
                <w:i/>
                <w:szCs w:val="22"/>
                <w:lang w:val="en-GB" w:eastAsia="ja-JP"/>
              </w:rPr>
              <w:t>supplementaryUplinkConfig</w:t>
            </w:r>
            <w:proofErr w:type="spellEnd"/>
            <w:r w:rsidRPr="00645E3C">
              <w:rPr>
                <w:szCs w:val="22"/>
                <w:lang w:val="en-GB" w:eastAsia="ja-JP"/>
              </w:rPr>
              <w:t xml:space="preserve"> is configured in </w:t>
            </w:r>
            <w:proofErr w:type="spellStart"/>
            <w:r w:rsidRPr="00645E3C">
              <w:rPr>
                <w:szCs w:val="22"/>
                <w:lang w:val="en-GB" w:eastAsia="ja-JP"/>
              </w:rPr>
              <w:t>ServingCellConfigCommon</w:t>
            </w:r>
            <w:proofErr w:type="spellEnd"/>
            <w:r w:rsidRPr="00645E3C">
              <w:rPr>
                <w:szCs w:val="22"/>
                <w:lang w:val="en-GB" w:eastAsia="ja-JP"/>
              </w:rPr>
              <w:t xml:space="preserve"> and absent otherwise.</w:t>
            </w:r>
          </w:p>
        </w:tc>
      </w:tr>
      <w:tr w:rsidR="002C5D28" w:rsidRPr="00645E3C" w14:paraId="3DF1646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B42C81" w14:textId="77777777" w:rsidR="002C5D28" w:rsidRPr="00645E3C" w:rsidRDefault="002C5D28" w:rsidP="00F43D0B">
            <w:pPr>
              <w:pStyle w:val="TAL"/>
              <w:rPr>
                <w:szCs w:val="22"/>
                <w:lang w:val="en-GB" w:eastAsia="ja-JP"/>
              </w:rPr>
            </w:pPr>
            <w:proofErr w:type="spellStart"/>
            <w:r w:rsidRPr="00645E3C">
              <w:rPr>
                <w:b/>
                <w:i/>
                <w:szCs w:val="22"/>
                <w:lang w:val="en-GB" w:eastAsia="ja-JP"/>
              </w:rPr>
              <w:t>uplinkBWP-ToReleaseList</w:t>
            </w:r>
            <w:proofErr w:type="spellEnd"/>
          </w:p>
          <w:p w14:paraId="341C54E3" w14:textId="77777777" w:rsidR="002C5D28" w:rsidRPr="00645E3C" w:rsidRDefault="002C5D28" w:rsidP="00F43D0B">
            <w:pPr>
              <w:pStyle w:val="TAL"/>
              <w:rPr>
                <w:szCs w:val="22"/>
                <w:lang w:val="en-GB" w:eastAsia="ja-JP"/>
              </w:rPr>
            </w:pPr>
            <w:r w:rsidRPr="00645E3C">
              <w:rPr>
                <w:szCs w:val="22"/>
                <w:lang w:val="en-GB" w:eastAsia="ja-JP"/>
              </w:rPr>
              <w:t xml:space="preserve">The additional bandwidth parts for uplink. In case of TDD uplink- and downlink BWP with the same </w:t>
            </w:r>
            <w:proofErr w:type="spellStart"/>
            <w:r w:rsidRPr="00645E3C">
              <w:rPr>
                <w:szCs w:val="22"/>
                <w:lang w:val="en-GB" w:eastAsia="ja-JP"/>
              </w:rPr>
              <w:t>bandwidthPartId</w:t>
            </w:r>
            <w:proofErr w:type="spellEnd"/>
            <w:r w:rsidRPr="00645E3C">
              <w:rPr>
                <w:szCs w:val="22"/>
                <w:lang w:val="en-GB" w:eastAsia="ja-JP"/>
              </w:rPr>
              <w:t xml:space="preserve"> are considered as a BWP pair and must have the same </w:t>
            </w:r>
            <w:proofErr w:type="spellStart"/>
            <w:r w:rsidRPr="00645E3C">
              <w:rPr>
                <w:szCs w:val="22"/>
                <w:lang w:val="en-GB" w:eastAsia="ja-JP"/>
              </w:rPr>
              <w:t>center</w:t>
            </w:r>
            <w:proofErr w:type="spellEnd"/>
            <w:r w:rsidRPr="00645E3C">
              <w:rPr>
                <w:szCs w:val="22"/>
                <w:lang w:val="en-GB" w:eastAsia="ja-JP"/>
              </w:rPr>
              <w:t xml:space="preserve"> frequency.</w:t>
            </w:r>
          </w:p>
        </w:tc>
      </w:tr>
      <w:tr w:rsidR="00C43D29" w:rsidRPr="00645E3C" w14:paraId="2B53DCE1"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70A59862" w14:textId="77777777" w:rsidR="00C43D29" w:rsidRPr="00645E3C" w:rsidRDefault="00C43D29" w:rsidP="009C3DEF">
            <w:pPr>
              <w:pStyle w:val="TAL"/>
              <w:rPr>
                <w:b/>
                <w:i/>
                <w:szCs w:val="22"/>
                <w:lang w:val="en-GB" w:eastAsia="ja-JP"/>
              </w:rPr>
            </w:pPr>
            <w:proofErr w:type="spellStart"/>
            <w:r w:rsidRPr="00645E3C">
              <w:rPr>
                <w:b/>
                <w:i/>
                <w:szCs w:val="22"/>
                <w:lang w:val="en-GB" w:eastAsia="ja-JP"/>
              </w:rPr>
              <w:t>uplinkChannelBW</w:t>
            </w:r>
            <w:proofErr w:type="spellEnd"/>
            <w:r w:rsidRPr="00645E3C">
              <w:rPr>
                <w:b/>
                <w:i/>
                <w:szCs w:val="22"/>
                <w:lang w:val="en-GB" w:eastAsia="ja-JP"/>
              </w:rPr>
              <w:t>-</w:t>
            </w:r>
            <w:proofErr w:type="spellStart"/>
            <w:r w:rsidRPr="00645E3C">
              <w:rPr>
                <w:b/>
                <w:i/>
                <w:szCs w:val="22"/>
                <w:lang w:val="en-GB" w:eastAsia="ja-JP"/>
              </w:rPr>
              <w:t>PerSCS</w:t>
            </w:r>
            <w:proofErr w:type="spellEnd"/>
            <w:r w:rsidRPr="00645E3C">
              <w:rPr>
                <w:b/>
                <w:i/>
                <w:szCs w:val="22"/>
                <w:lang w:val="en-GB" w:eastAsia="ja-JP"/>
              </w:rPr>
              <w:t>-List</w:t>
            </w:r>
          </w:p>
          <w:p w14:paraId="1BD3E70F"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w:t>
            </w:r>
            <w:proofErr w:type="spellStart"/>
            <w:r w:rsidRPr="00645E3C">
              <w:rPr>
                <w:szCs w:val="22"/>
                <w:lang w:val="en-GB" w:eastAsia="ja-JP"/>
              </w:rPr>
              <w:t>spacings</w:t>
            </w:r>
            <w:proofErr w:type="spellEnd"/>
            <w:r w:rsidRPr="00645E3C">
              <w:rPr>
                <w:szCs w:val="22"/>
                <w:lang w:val="en-GB" w:eastAsia="ja-JP"/>
              </w:rPr>
              <w:t xml:space="preserve"> (numerologies). Defined in relation to Point A. Corresponds to L1 parameter 'offset-</w:t>
            </w:r>
            <w:proofErr w:type="spellStart"/>
            <w:r w:rsidRPr="00645E3C">
              <w:rPr>
                <w:szCs w:val="22"/>
                <w:lang w:val="en-GB" w:eastAsia="ja-JP"/>
              </w:rPr>
              <w:t>pointA</w:t>
            </w:r>
            <w:proofErr w:type="spellEnd"/>
            <w:r w:rsidRPr="00645E3C">
              <w:rPr>
                <w:szCs w:val="22"/>
                <w:lang w:val="en-GB" w:eastAsia="ja-JP"/>
              </w:rPr>
              <w:t xml:space="preserve">-set' (see 38.211, clause </w:t>
            </w:r>
            <w:proofErr w:type="spellStart"/>
            <w:r w:rsidRPr="00645E3C">
              <w:rPr>
                <w:szCs w:val="22"/>
                <w:lang w:val="en-GB" w:eastAsia="ja-JP"/>
              </w:rPr>
              <w:t>FFS_clause</w:t>
            </w:r>
            <w:proofErr w:type="spellEnd"/>
            <w:r w:rsidRPr="00645E3C">
              <w:rPr>
                <w:szCs w:val="22"/>
                <w:lang w:val="en-GB" w:eastAsia="ja-JP"/>
              </w:rPr>
              <w:t xml:space="preserve">). If absent, UE uses the configuration indicated in </w:t>
            </w:r>
            <w:proofErr w:type="spellStart"/>
            <w:r w:rsidRPr="00645E3C">
              <w:rPr>
                <w:i/>
                <w:szCs w:val="22"/>
                <w:lang w:val="en-GB" w:eastAsia="ja-JP"/>
              </w:rPr>
              <w:t>scs-SpecificCarrierList</w:t>
            </w:r>
            <w:proofErr w:type="spellEnd"/>
            <w:r w:rsidRPr="00645E3C">
              <w:rPr>
                <w:szCs w:val="22"/>
                <w:lang w:val="en-GB" w:eastAsia="ja-JP"/>
              </w:rPr>
              <w:t xml:space="preserve"> in </w:t>
            </w:r>
            <w:proofErr w:type="spellStart"/>
            <w:r w:rsidRPr="00645E3C">
              <w:rPr>
                <w:i/>
                <w:szCs w:val="22"/>
                <w:lang w:val="en-GB" w:eastAsia="ja-JP"/>
              </w:rPr>
              <w:t>UplinkConfigCommon</w:t>
            </w:r>
            <w:proofErr w:type="spellEnd"/>
            <w:r w:rsidRPr="00645E3C">
              <w:rPr>
                <w:szCs w:val="22"/>
                <w:lang w:val="en-GB" w:eastAsia="ja-JP"/>
              </w:rPr>
              <w:t xml:space="preserve"> / </w:t>
            </w:r>
            <w:proofErr w:type="spellStart"/>
            <w:r w:rsidRPr="00645E3C">
              <w:rPr>
                <w:i/>
                <w:szCs w:val="22"/>
                <w:lang w:val="en-GB" w:eastAsia="ja-JP"/>
              </w:rPr>
              <w:t>UplinkConfigCommonSIB</w:t>
            </w:r>
            <w:proofErr w:type="spellEnd"/>
            <w:r w:rsidRPr="00645E3C">
              <w:rPr>
                <w:szCs w:val="22"/>
                <w:lang w:val="en-GB" w:eastAsia="ja-JP"/>
              </w:rPr>
              <w:t>.</w:t>
            </w:r>
          </w:p>
        </w:tc>
      </w:tr>
      <w:tr w:rsidR="002C5D28" w:rsidRPr="00645E3C" w14:paraId="0C5C5665"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B4D6094" w14:textId="77777777" w:rsidR="002C5D28" w:rsidRPr="00645E3C" w:rsidRDefault="002C5D28" w:rsidP="00F43D0B">
            <w:pPr>
              <w:pStyle w:val="TAL"/>
              <w:rPr>
                <w:b/>
                <w:i/>
                <w:szCs w:val="22"/>
                <w:lang w:val="en-GB" w:eastAsia="ja-JP"/>
              </w:rPr>
            </w:pPr>
            <w:proofErr w:type="spellStart"/>
            <w:r w:rsidRPr="00645E3C">
              <w:rPr>
                <w:b/>
                <w:i/>
                <w:szCs w:val="22"/>
                <w:lang w:val="en-GB" w:eastAsia="ja-JP"/>
              </w:rPr>
              <w:t>uplinkConfig</w:t>
            </w:r>
            <w:proofErr w:type="spellEnd"/>
          </w:p>
          <w:p w14:paraId="727EFA7C" w14:textId="77777777" w:rsidR="002C5D28" w:rsidRPr="00645E3C" w:rsidRDefault="002C5D28" w:rsidP="00F43D0B">
            <w:pPr>
              <w:pStyle w:val="TAL"/>
              <w:rPr>
                <w:szCs w:val="22"/>
                <w:lang w:val="en-GB" w:eastAsia="ja-JP"/>
              </w:rPr>
            </w:pPr>
            <w:r w:rsidRPr="00645E3C">
              <w:rPr>
                <w:szCs w:val="22"/>
                <w:lang w:val="en-GB" w:eastAsia="ja-JP"/>
              </w:rPr>
              <w:t xml:space="preserve">The field is optionally present if </w:t>
            </w:r>
            <w:proofErr w:type="spellStart"/>
            <w:r w:rsidRPr="00645E3C">
              <w:rPr>
                <w:i/>
                <w:szCs w:val="22"/>
                <w:lang w:val="en-GB" w:eastAsia="ja-JP"/>
              </w:rPr>
              <w:t>uplinkConfigCommon</w:t>
            </w:r>
            <w:proofErr w:type="spellEnd"/>
            <w:r w:rsidRPr="00645E3C">
              <w:rPr>
                <w:szCs w:val="22"/>
                <w:lang w:val="en-GB" w:eastAsia="ja-JP"/>
              </w:rPr>
              <w:t xml:space="preserve"> is configured in </w:t>
            </w:r>
            <w:proofErr w:type="spellStart"/>
            <w:r w:rsidRPr="00645E3C">
              <w:rPr>
                <w:szCs w:val="22"/>
                <w:lang w:val="en-GB" w:eastAsia="ja-JP"/>
              </w:rPr>
              <w:t>ServingCellConfigCommon</w:t>
            </w:r>
            <w:proofErr w:type="spellEnd"/>
            <w:r w:rsidRPr="00645E3C">
              <w:rPr>
                <w:szCs w:val="22"/>
                <w:lang w:val="en-GB" w:eastAsia="ja-JP"/>
              </w:rPr>
              <w:t>, and absent otherwise.</w:t>
            </w:r>
          </w:p>
        </w:tc>
      </w:tr>
    </w:tbl>
    <w:p w14:paraId="4D6B112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208AB05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F7E8C78"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F9602"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3EC3EA4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39B6C0C" w14:textId="77777777" w:rsidR="002C5D28" w:rsidRPr="00645E3C" w:rsidRDefault="002C5D28" w:rsidP="00F43D0B">
            <w:pPr>
              <w:pStyle w:val="TAL"/>
              <w:rPr>
                <w:i/>
                <w:lang w:val="en-GB" w:eastAsia="ja-JP"/>
              </w:rPr>
            </w:pPr>
            <w:proofErr w:type="spellStart"/>
            <w:r w:rsidRPr="00645E3C">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8CC08D" w14:textId="77777777" w:rsidR="002C5D28" w:rsidRPr="00645E3C" w:rsidRDefault="002C5D28" w:rsidP="00F43D0B">
            <w:pPr>
              <w:pStyle w:val="TAL"/>
              <w:rPr>
                <w:lang w:val="en-GB" w:eastAsia="ja-JP"/>
              </w:rPr>
            </w:pPr>
            <w:r w:rsidRPr="00645E3C">
              <w:rPr>
                <w:lang w:val="en-GB" w:eastAsia="ja-JP"/>
              </w:rPr>
              <w:t xml:space="preserve">This field is mandatory present for the </w:t>
            </w:r>
            <w:proofErr w:type="spellStart"/>
            <w:r w:rsidRPr="00645E3C">
              <w:rPr>
                <w:lang w:val="en-GB" w:eastAsia="ja-JP"/>
              </w:rPr>
              <w:t>SpCell</w:t>
            </w:r>
            <w:proofErr w:type="spellEnd"/>
            <w:r w:rsidRPr="00645E3C">
              <w:rPr>
                <w:lang w:val="en-GB" w:eastAsia="ja-JP"/>
              </w:rPr>
              <w:t xml:space="preserve"> if the UE has a </w:t>
            </w:r>
            <w:proofErr w:type="spellStart"/>
            <w:r w:rsidRPr="00645E3C">
              <w:rPr>
                <w:lang w:val="en-GB" w:eastAsia="ja-JP"/>
              </w:rPr>
              <w:t>measConfig</w:t>
            </w:r>
            <w:proofErr w:type="spellEnd"/>
            <w:r w:rsidRPr="00645E3C">
              <w:rPr>
                <w:lang w:val="en-GB" w:eastAsia="ja-JP"/>
              </w:rPr>
              <w:t>, and it is optionally present, Need M, for SCells.</w:t>
            </w:r>
          </w:p>
        </w:tc>
      </w:tr>
      <w:tr w:rsidR="002C5D28" w:rsidRPr="00645E3C" w14:paraId="74682C8B"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CFF1515" w14:textId="77777777" w:rsidR="002C5D28" w:rsidRPr="00645E3C" w:rsidRDefault="002C5D28" w:rsidP="00F43D0B">
            <w:pPr>
              <w:pStyle w:val="TAL"/>
              <w:rPr>
                <w:i/>
                <w:lang w:val="en-GB" w:eastAsia="ja-JP"/>
              </w:rPr>
            </w:pPr>
            <w:proofErr w:type="spellStart"/>
            <w:r w:rsidRPr="00645E3C">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D8B36C" w14:textId="77777777" w:rsidR="002C5D28" w:rsidRPr="00645E3C" w:rsidRDefault="002C5D28" w:rsidP="00F43D0B">
            <w:pPr>
              <w:pStyle w:val="TAL"/>
              <w:rPr>
                <w:lang w:val="en-GB" w:eastAsia="ja-JP"/>
              </w:rPr>
            </w:pPr>
            <w:r w:rsidRPr="00645E3C">
              <w:rPr>
                <w:lang w:val="en-GB" w:eastAsia="ja-JP"/>
              </w:rPr>
              <w:t xml:space="preserve">This field is optionally present, Need R, for SCells. It is absent otherwise. </w:t>
            </w:r>
          </w:p>
        </w:tc>
      </w:tr>
      <w:tr w:rsidR="002C5D28" w:rsidRPr="00645E3C" w14:paraId="71BA30C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B81C96E" w14:textId="77777777" w:rsidR="002C5D28" w:rsidRPr="00645E3C" w:rsidRDefault="002C5D28" w:rsidP="00F43D0B">
            <w:pPr>
              <w:pStyle w:val="TAL"/>
              <w:rPr>
                <w:i/>
                <w:lang w:val="en-GB" w:eastAsia="ja-JP"/>
              </w:rPr>
            </w:pPr>
            <w:proofErr w:type="spellStart"/>
            <w:r w:rsidRPr="00645E3C">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196165" w14:textId="77777777" w:rsidR="002C5D28" w:rsidRPr="00645E3C" w:rsidRDefault="002C5D28" w:rsidP="00F43D0B">
            <w:pPr>
              <w:pStyle w:val="TAL"/>
              <w:rPr>
                <w:lang w:val="en-GB" w:eastAsia="ja-JP"/>
              </w:rPr>
            </w:pPr>
            <w:r w:rsidRPr="00645E3C">
              <w:rPr>
                <w:lang w:val="en-GB" w:eastAsia="ja-JP"/>
              </w:rPr>
              <w:t>This field is optionally present, Need S, for SCells except PUCCH SCells. It is absent otherwise.</w:t>
            </w:r>
          </w:p>
        </w:tc>
      </w:tr>
      <w:tr w:rsidR="002C5D28" w:rsidRPr="00645E3C" w14:paraId="1F8E2BD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EED9736" w14:textId="77777777" w:rsidR="002C5D28" w:rsidRPr="00645E3C" w:rsidRDefault="002C5D28" w:rsidP="00F43D0B">
            <w:pPr>
              <w:pStyle w:val="TAL"/>
              <w:rPr>
                <w:i/>
                <w:lang w:val="en-GB" w:eastAsia="ja-JP"/>
              </w:rPr>
            </w:pPr>
            <w:proofErr w:type="spellStart"/>
            <w:r w:rsidRPr="00645E3C">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CEBB86" w14:textId="2661B9A2" w:rsidR="00F95F2F" w:rsidRPr="00645E3C" w:rsidRDefault="002C5D28" w:rsidP="00F43D0B">
            <w:pPr>
              <w:pStyle w:val="TAL"/>
              <w:rPr>
                <w:lang w:val="en-GB" w:eastAsia="ja-JP"/>
              </w:rPr>
            </w:pPr>
            <w:r w:rsidRPr="00645E3C">
              <w:rPr>
                <w:lang w:val="en-GB" w:eastAsia="ja-JP"/>
              </w:rPr>
              <w:t xml:space="preserve">This field is mandatory present, Need N, for a </w:t>
            </w:r>
            <w:proofErr w:type="spellStart"/>
            <w:r w:rsidRPr="00645E3C">
              <w:rPr>
                <w:lang w:val="en-GB" w:eastAsia="ja-JP"/>
              </w:rPr>
              <w:t>SpCell</w:t>
            </w:r>
            <w:proofErr w:type="spellEnd"/>
            <w:r w:rsidRPr="00645E3C">
              <w:rPr>
                <w:lang w:val="en-GB" w:eastAsia="ja-JP"/>
              </w:rPr>
              <w:t xml:space="preserve"> upon </w:t>
            </w:r>
            <w:del w:id="96" w:author="Ericsson v2" w:date="2019-02-26T11:09:00Z">
              <w:r w:rsidRPr="00645E3C" w:rsidDel="00BA5B02">
                <w:rPr>
                  <w:lang w:val="en-GB" w:eastAsia="ja-JP"/>
                </w:rPr>
                <w:delText>reconfigurationWithSync (</w:delText>
              </w:r>
            </w:del>
            <w:r w:rsidRPr="00645E3C">
              <w:rPr>
                <w:lang w:val="en-GB" w:eastAsia="ja-JP"/>
              </w:rPr>
              <w:t xml:space="preserve">PCell </w:t>
            </w:r>
            <w:del w:id="97" w:author="Ericsson" w:date="2019-02-13T10:52:00Z">
              <w:r w:rsidRPr="00645E3C" w:rsidDel="0014288E">
                <w:rPr>
                  <w:lang w:val="en-GB" w:eastAsia="ja-JP"/>
                </w:rPr>
                <w:delText>handover</w:delText>
              </w:r>
            </w:del>
            <w:ins w:id="98" w:author="Ericsson" w:date="2019-02-13T10:52:00Z">
              <w:r w:rsidR="0014288E">
                <w:rPr>
                  <w:lang w:val="en-GB" w:eastAsia="ja-JP"/>
                </w:rPr>
                <w:t>change</w:t>
              </w:r>
            </w:ins>
            <w:ins w:id="99" w:author="Ericsson v2" w:date="2019-02-26T11:10:00Z">
              <w:r w:rsidR="00BA5B02">
                <w:rPr>
                  <w:lang w:val="en-GB" w:eastAsia="ja-JP"/>
                </w:rPr>
                <w:t xml:space="preserve"> and</w:t>
              </w:r>
            </w:ins>
            <w:del w:id="100" w:author="Ericsson v2" w:date="2019-02-26T11:10:00Z">
              <w:r w:rsidRPr="00645E3C" w:rsidDel="00BA5B02">
                <w:rPr>
                  <w:lang w:val="en-GB" w:eastAsia="ja-JP"/>
                </w:rPr>
                <w:delText>,</w:delText>
              </w:r>
            </w:del>
            <w:r w:rsidRPr="00645E3C">
              <w:rPr>
                <w:lang w:val="en-GB" w:eastAsia="ja-JP"/>
              </w:rPr>
              <w:t xml:space="preserve"> PSCell</w:t>
            </w:r>
            <w:ins w:id="101" w:author="Ericsson v2" w:date="2019-02-26T11:10:00Z">
              <w:r w:rsidR="00BA5B02">
                <w:rPr>
                  <w:lang w:val="en-GB" w:eastAsia="ja-JP"/>
                </w:rPr>
                <w:t xml:space="preserve"> </w:t>
              </w:r>
            </w:ins>
            <w:r w:rsidRPr="00645E3C">
              <w:rPr>
                <w:lang w:val="en-GB" w:eastAsia="ja-JP"/>
              </w:rPr>
              <w:t>addition/change</w:t>
            </w:r>
            <w:del w:id="102" w:author="Ericsson v2" w:date="2019-02-26T11:10:00Z">
              <w:r w:rsidRPr="00645E3C" w:rsidDel="00BA5B02">
                <w:rPr>
                  <w:lang w:val="en-GB" w:eastAsia="ja-JP"/>
                </w:rPr>
                <w:delText>)</w:delText>
              </w:r>
            </w:del>
            <w:ins w:id="103" w:author="Ericsson v2" w:date="2019-02-26T11:10:00Z">
              <w:r w:rsidR="00BA5B02">
                <w:rPr>
                  <w:lang w:val="en-GB" w:eastAsia="ja-JP"/>
                </w:rPr>
                <w:t>,</w:t>
              </w:r>
            </w:ins>
            <w:r w:rsidRPr="00645E3C">
              <w:rPr>
                <w:lang w:val="en-GB" w:eastAsia="ja-JP"/>
              </w:rPr>
              <w:t xml:space="preserve"> and upon </w:t>
            </w:r>
            <w:proofErr w:type="spellStart"/>
            <w:r w:rsidRPr="00645E3C">
              <w:rPr>
                <w:lang w:val="en-GB" w:eastAsia="ja-JP"/>
              </w:rPr>
              <w:t>RRCsetup</w:t>
            </w:r>
            <w:proofErr w:type="spellEnd"/>
            <w:r w:rsidRPr="00645E3C">
              <w:rPr>
                <w:lang w:val="en-GB" w:eastAsia="ja-JP"/>
              </w:rPr>
              <w:t>/</w:t>
            </w:r>
            <w:proofErr w:type="spellStart"/>
            <w:r w:rsidRPr="00645E3C">
              <w:rPr>
                <w:lang w:val="en-GB" w:eastAsia="ja-JP"/>
              </w:rPr>
              <w:t>RRCResume</w:t>
            </w:r>
            <w:proofErr w:type="spellEnd"/>
            <w:r w:rsidRPr="00645E3C">
              <w:rPr>
                <w:lang w:val="en-GB" w:eastAsia="ja-JP"/>
              </w:rPr>
              <w:t>.</w:t>
            </w:r>
          </w:p>
          <w:p w14:paraId="54FCD367" w14:textId="77777777" w:rsidR="00F95F2F" w:rsidRPr="00645E3C" w:rsidRDefault="002C5D28" w:rsidP="00F43D0B">
            <w:pPr>
              <w:pStyle w:val="TAL"/>
              <w:rPr>
                <w:lang w:val="en-GB" w:eastAsia="ja-JP"/>
              </w:rPr>
            </w:pPr>
            <w:r w:rsidRPr="00645E3C">
              <w:rPr>
                <w:lang w:val="en-GB" w:eastAsia="ja-JP"/>
              </w:rPr>
              <w:t xml:space="preserve">The field is mandatory present, Need M, for </w:t>
            </w:r>
            <w:proofErr w:type="gramStart"/>
            <w:r w:rsidRPr="00645E3C">
              <w:rPr>
                <w:lang w:val="en-GB" w:eastAsia="ja-JP"/>
              </w:rPr>
              <w:t>an</w:t>
            </w:r>
            <w:proofErr w:type="gramEnd"/>
            <w:r w:rsidRPr="00645E3C">
              <w:rPr>
                <w:lang w:val="en-GB" w:eastAsia="ja-JP"/>
              </w:rPr>
              <w:t xml:space="preserve"> </w:t>
            </w:r>
            <w:proofErr w:type="spellStart"/>
            <w:r w:rsidRPr="00645E3C">
              <w:rPr>
                <w:lang w:val="en-GB" w:eastAsia="ja-JP"/>
              </w:rPr>
              <w:t>SCell</w:t>
            </w:r>
            <w:proofErr w:type="spellEnd"/>
            <w:r w:rsidRPr="00645E3C">
              <w:rPr>
                <w:lang w:val="en-GB" w:eastAsia="ja-JP"/>
              </w:rPr>
              <w:t xml:space="preserve"> upon addition.</w:t>
            </w:r>
          </w:p>
          <w:p w14:paraId="0246FA74" w14:textId="77777777" w:rsidR="002C5D28" w:rsidRPr="00645E3C" w:rsidRDefault="002C5D28" w:rsidP="00F43D0B">
            <w:pPr>
              <w:pStyle w:val="TAL"/>
              <w:rPr>
                <w:lang w:val="en-GB" w:eastAsia="ja-JP"/>
              </w:rPr>
            </w:pPr>
            <w:r w:rsidRPr="00645E3C">
              <w:rPr>
                <w:lang w:val="en-GB" w:eastAsia="ja-JP"/>
              </w:rPr>
              <w:t xml:space="preserve">For </w:t>
            </w:r>
            <w:proofErr w:type="spellStart"/>
            <w:r w:rsidRPr="00645E3C">
              <w:rPr>
                <w:lang w:val="en-GB" w:eastAsia="ja-JP"/>
              </w:rPr>
              <w:t>SpCell</w:t>
            </w:r>
            <w:proofErr w:type="spellEnd"/>
            <w:r w:rsidRPr="00645E3C">
              <w:rPr>
                <w:lang w:val="en-GB" w:eastAsia="ja-JP"/>
              </w:rPr>
              <w:t xml:space="preserve">, the field is optionally present, Need N, upon reconfiguration without </w:t>
            </w:r>
            <w:proofErr w:type="spellStart"/>
            <w:r w:rsidRPr="00645E3C">
              <w:rPr>
                <w:lang w:val="en-GB" w:eastAsia="ja-JP"/>
              </w:rPr>
              <w:t>reconfigurationWithSync</w:t>
            </w:r>
            <w:proofErr w:type="spellEnd"/>
            <w:r w:rsidRPr="00645E3C">
              <w:rPr>
                <w:lang w:val="en-GB" w:eastAsia="ja-JP"/>
              </w:rPr>
              <w:t>.</w:t>
            </w:r>
          </w:p>
          <w:p w14:paraId="7802D40F" w14:textId="77777777" w:rsidR="002C5D28" w:rsidRPr="00645E3C" w:rsidRDefault="002C5D28" w:rsidP="00F43D0B">
            <w:pPr>
              <w:pStyle w:val="TAL"/>
              <w:rPr>
                <w:lang w:val="en-GB" w:eastAsia="ja-JP"/>
              </w:rPr>
            </w:pPr>
            <w:r w:rsidRPr="00645E3C">
              <w:rPr>
                <w:lang w:val="en-GB" w:eastAsia="ja-JP"/>
              </w:rPr>
              <w:t>In all other cases the field is absent.</w:t>
            </w:r>
          </w:p>
        </w:tc>
      </w:tr>
      <w:tr w:rsidR="002C5D28" w:rsidRPr="00645E3C" w14:paraId="551961D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C342F78" w14:textId="77777777" w:rsidR="002C5D28" w:rsidRPr="00645E3C" w:rsidRDefault="002C5D28" w:rsidP="00F43D0B">
            <w:pPr>
              <w:pStyle w:val="TAL"/>
              <w:rPr>
                <w:i/>
                <w:lang w:val="en-GB" w:eastAsia="ja-JP"/>
              </w:rPr>
            </w:pPr>
            <w:r w:rsidRPr="00645E3C">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90DE50F" w14:textId="77777777" w:rsidR="002C5D28" w:rsidRPr="00645E3C" w:rsidRDefault="002C5D28" w:rsidP="00F43D0B">
            <w:pPr>
              <w:pStyle w:val="TAL"/>
              <w:rPr>
                <w:lang w:val="en-GB" w:eastAsia="ja-JP"/>
              </w:rPr>
            </w:pPr>
            <w:r w:rsidRPr="00645E3C">
              <w:rPr>
                <w:lang w:val="en-GB" w:eastAsia="ja-JP"/>
              </w:rPr>
              <w:t>This field is optionally present, Need R, for TDD cells. It is absent otherwise.</w:t>
            </w:r>
          </w:p>
        </w:tc>
      </w:tr>
    </w:tbl>
    <w:p w14:paraId="49CA61F2" w14:textId="77777777" w:rsidR="00C1597C" w:rsidRPr="00645E3C" w:rsidRDefault="00C1597C" w:rsidP="00C1597C"/>
    <w:p w14:paraId="741C64A4" w14:textId="77777777" w:rsidR="002C5D28" w:rsidRPr="00645E3C" w:rsidRDefault="002C5D28" w:rsidP="002C5D28">
      <w:pPr>
        <w:pStyle w:val="Heading4"/>
        <w:rPr>
          <w:lang w:val="en-GB"/>
        </w:rPr>
      </w:pPr>
      <w:bookmarkStart w:id="104" w:name="_Toc535261568"/>
      <w:r w:rsidRPr="00645E3C">
        <w:rPr>
          <w:lang w:val="en-GB"/>
        </w:rPr>
        <w:t>–</w:t>
      </w:r>
      <w:r w:rsidRPr="00645E3C">
        <w:rPr>
          <w:lang w:val="en-GB"/>
        </w:rPr>
        <w:tab/>
      </w:r>
      <w:proofErr w:type="spellStart"/>
      <w:r w:rsidRPr="00645E3C">
        <w:rPr>
          <w:i/>
          <w:lang w:val="en-GB"/>
        </w:rPr>
        <w:t>ServingCellConfigCommon</w:t>
      </w:r>
      <w:bookmarkEnd w:id="104"/>
      <w:proofErr w:type="spellEnd"/>
    </w:p>
    <w:p w14:paraId="004DDEB8" w14:textId="77777777" w:rsidR="002C5D28" w:rsidRPr="00645E3C" w:rsidRDefault="002C5D28" w:rsidP="002C5D28">
      <w:r w:rsidRPr="00645E3C">
        <w:t xml:space="preserve">The </w:t>
      </w:r>
      <w:proofErr w:type="spellStart"/>
      <w:r w:rsidRPr="00645E3C">
        <w:rPr>
          <w:i/>
        </w:rPr>
        <w:t>ServingCellConfigCommon</w:t>
      </w:r>
      <w:proofErr w:type="spellEnd"/>
      <w:r w:rsidRPr="00645E3C">
        <w:rPr>
          <w:i/>
        </w:rPr>
        <w:t xml:space="preserve"> </w:t>
      </w:r>
      <w:r w:rsidRPr="00645E3C">
        <w:t>IE is used to configure c</w:t>
      </w:r>
      <w:r w:rsidR="00E345E4" w:rsidRPr="00645E3C">
        <w:t>ell specific parameters of a UE'</w:t>
      </w:r>
      <w:r w:rsidRPr="00645E3C">
        <w:t xml:space="preserv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proofErr w:type="spellStart"/>
      <w:r w:rsidRPr="00645E3C">
        <w:t>SpCells</w:t>
      </w:r>
      <w:proofErr w:type="spellEnd"/>
      <w:r w:rsidRPr="00645E3C">
        <w:t xml:space="preserve"> (MCG and SCG) upon reconfiguration with sync.</w:t>
      </w:r>
    </w:p>
    <w:p w14:paraId="4665E520" w14:textId="77777777" w:rsidR="002C5D28" w:rsidRPr="00645E3C" w:rsidRDefault="002C5D28" w:rsidP="002C5D28">
      <w:pPr>
        <w:pStyle w:val="TH"/>
        <w:rPr>
          <w:lang w:val="en-GB"/>
        </w:rPr>
      </w:pPr>
      <w:proofErr w:type="spellStart"/>
      <w:r w:rsidRPr="00645E3C">
        <w:rPr>
          <w:bCs/>
          <w:i/>
          <w:iCs/>
          <w:lang w:val="en-GB"/>
        </w:rPr>
        <w:t>ServingCellConfigCommon</w:t>
      </w:r>
      <w:proofErr w:type="spellEnd"/>
      <w:r w:rsidRPr="00645E3C">
        <w:rPr>
          <w:bCs/>
          <w:i/>
          <w:iCs/>
          <w:lang w:val="en-GB"/>
        </w:rPr>
        <w:t xml:space="preserve"> </w:t>
      </w:r>
      <w:r w:rsidRPr="00645E3C">
        <w:rPr>
          <w:lang w:val="en-GB"/>
        </w:rPr>
        <w:t>information element</w:t>
      </w:r>
    </w:p>
    <w:p w14:paraId="4E13E3E1" w14:textId="77777777" w:rsidR="002C5D28" w:rsidRPr="00645E3C" w:rsidRDefault="002C5D28" w:rsidP="00645E3C">
      <w:pPr>
        <w:pStyle w:val="PL"/>
        <w:rPr>
          <w:color w:val="808080"/>
        </w:rPr>
      </w:pPr>
      <w:r w:rsidRPr="00645E3C">
        <w:rPr>
          <w:color w:val="808080"/>
        </w:rPr>
        <w:t>-- ASN1START</w:t>
      </w:r>
    </w:p>
    <w:p w14:paraId="6C19FC23" w14:textId="77777777" w:rsidR="002C5D28" w:rsidRPr="00645E3C" w:rsidRDefault="002C5D28" w:rsidP="00645E3C">
      <w:pPr>
        <w:pStyle w:val="PL"/>
        <w:rPr>
          <w:color w:val="808080"/>
        </w:rPr>
      </w:pPr>
      <w:r w:rsidRPr="00645E3C">
        <w:rPr>
          <w:color w:val="808080"/>
        </w:rPr>
        <w:t>-- TAG-SERVING-CELL-CONFIG-COMMON-START</w:t>
      </w:r>
    </w:p>
    <w:p w14:paraId="3BEABCE8" w14:textId="77777777" w:rsidR="002C5D28" w:rsidRPr="00645E3C" w:rsidRDefault="002C5D28" w:rsidP="00645E3C">
      <w:pPr>
        <w:pStyle w:val="PL"/>
      </w:pPr>
    </w:p>
    <w:p w14:paraId="375DE33A" w14:textId="77777777" w:rsidR="002C5D28" w:rsidRPr="00645E3C" w:rsidRDefault="002C5D28" w:rsidP="00645E3C">
      <w:pPr>
        <w:pStyle w:val="PL"/>
      </w:pPr>
      <w:r w:rsidRPr="00645E3C">
        <w:t xml:space="preserve">ServingCellConfigCommon ::=         </w:t>
      </w:r>
      <w:r w:rsidRPr="00645E3C">
        <w:rPr>
          <w:color w:val="993366"/>
        </w:rPr>
        <w:t>SEQUENCE</w:t>
      </w:r>
      <w:r w:rsidRPr="00645E3C">
        <w:t xml:space="preserve"> {</w:t>
      </w:r>
    </w:p>
    <w:p w14:paraId="27E304D5" w14:textId="77777777" w:rsidR="002C5D28" w:rsidRPr="00645E3C" w:rsidRDefault="002C5D28" w:rsidP="00645E3C">
      <w:pPr>
        <w:pStyle w:val="PL"/>
        <w:rPr>
          <w:color w:val="808080"/>
        </w:rPr>
      </w:pPr>
      <w:r w:rsidRPr="00645E3C">
        <w:t xml:space="preserve">    physCellId                          PhysCellId                                                  </w:t>
      </w:r>
      <w:r w:rsidRPr="00645E3C">
        <w:rPr>
          <w:color w:val="993366"/>
        </w:rPr>
        <w:t>OPTIONAL</w:t>
      </w:r>
      <w:r w:rsidRPr="00645E3C">
        <w:t xml:space="preserve">,   </w:t>
      </w:r>
      <w:r w:rsidRPr="00645E3C">
        <w:rPr>
          <w:color w:val="808080"/>
        </w:rPr>
        <w:t>-- Cond HOAndServCellAdd,</w:t>
      </w:r>
    </w:p>
    <w:p w14:paraId="4B3D3446" w14:textId="77777777" w:rsidR="002C5D28" w:rsidRPr="00645E3C" w:rsidRDefault="002C5D28" w:rsidP="00645E3C">
      <w:pPr>
        <w:pStyle w:val="PL"/>
        <w:rPr>
          <w:color w:val="808080"/>
        </w:rPr>
      </w:pPr>
      <w:r w:rsidRPr="00645E3C">
        <w:t xml:space="preserve">    downlinkConfigCommon                DownlinkConfigCommon                                        </w:t>
      </w:r>
      <w:r w:rsidRPr="00645E3C">
        <w:rPr>
          <w:color w:val="993366"/>
        </w:rPr>
        <w:t>OPTIONAL</w:t>
      </w:r>
      <w:r w:rsidRPr="00645E3C">
        <w:t xml:space="preserve">,   </w:t>
      </w:r>
      <w:r w:rsidRPr="00645E3C">
        <w:rPr>
          <w:color w:val="808080"/>
        </w:rPr>
        <w:t>-- Cond HOAndServCellAdd</w:t>
      </w:r>
    </w:p>
    <w:p w14:paraId="060B338E" w14:textId="77777777" w:rsidR="002C5D28" w:rsidRPr="00645E3C" w:rsidRDefault="002C5D28" w:rsidP="00645E3C">
      <w:pPr>
        <w:pStyle w:val="PL"/>
      </w:pPr>
    </w:p>
    <w:p w14:paraId="76C5850E" w14:textId="77777777" w:rsidR="002C5D28" w:rsidRPr="00645E3C" w:rsidRDefault="002C5D28" w:rsidP="00645E3C">
      <w:pPr>
        <w:pStyle w:val="PL"/>
        <w:rPr>
          <w:color w:val="808080"/>
        </w:rPr>
      </w:pPr>
      <w:r w:rsidRPr="00645E3C">
        <w:t xml:space="preserve">    uplinkConfigCommon                  UplinkConfigCommon                                          </w:t>
      </w:r>
      <w:r w:rsidRPr="00645E3C">
        <w:rPr>
          <w:color w:val="993366"/>
        </w:rPr>
        <w:t>OPTIONAL</w:t>
      </w:r>
      <w:r w:rsidRPr="00645E3C">
        <w:t xml:space="preserve">,   </w:t>
      </w:r>
      <w:r w:rsidRPr="00645E3C">
        <w:rPr>
          <w:color w:val="808080"/>
        </w:rPr>
        <w:t>-- Need M</w:t>
      </w:r>
    </w:p>
    <w:p w14:paraId="128E6C50" w14:textId="77777777" w:rsidR="002C5D28" w:rsidRPr="00645E3C" w:rsidRDefault="002C5D28" w:rsidP="00645E3C">
      <w:pPr>
        <w:pStyle w:val="PL"/>
        <w:rPr>
          <w:color w:val="808080"/>
        </w:rPr>
      </w:pPr>
      <w:r w:rsidRPr="00645E3C">
        <w:t xml:space="preserve">    supplementaryUplinkConfig           UplinkConfigCommon</w:t>
      </w:r>
      <w:r w:rsidR="000E0B66" w:rsidRPr="00645E3C">
        <w:t xml:space="preserve">        </w:t>
      </w:r>
      <w:r w:rsidRPr="00645E3C">
        <w:t xml:space="preserve">                                  </w:t>
      </w:r>
      <w:r w:rsidRPr="00645E3C">
        <w:rPr>
          <w:color w:val="993366"/>
        </w:rPr>
        <w:t>OPTIONAL</w:t>
      </w:r>
      <w:r w:rsidRPr="00645E3C">
        <w:t xml:space="preserve">,   </w:t>
      </w:r>
      <w:r w:rsidRPr="00645E3C">
        <w:rPr>
          <w:color w:val="808080"/>
        </w:rPr>
        <w:t>-- Need S</w:t>
      </w:r>
    </w:p>
    <w:p w14:paraId="7CDE0736" w14:textId="77777777" w:rsidR="002C5D28" w:rsidRPr="00645E3C" w:rsidRDefault="002C5D28" w:rsidP="00645E3C">
      <w:pPr>
        <w:pStyle w:val="PL"/>
        <w:rPr>
          <w:color w:val="808080"/>
        </w:rPr>
      </w:pPr>
      <w:r w:rsidRPr="00645E3C">
        <w:t xml:space="preserve">    n-TimingAdvanceOffset               </w:t>
      </w:r>
      <w:r w:rsidRPr="00645E3C">
        <w:rPr>
          <w:color w:val="993366"/>
        </w:rPr>
        <w:t>ENUMERATED</w:t>
      </w:r>
      <w:r w:rsidRPr="00645E3C">
        <w:t xml:space="preserve"> { n0, n25600, n39936 }                           </w:t>
      </w:r>
      <w:r w:rsidRPr="00645E3C">
        <w:rPr>
          <w:color w:val="993366"/>
        </w:rPr>
        <w:t>OPTIONAL</w:t>
      </w:r>
      <w:r w:rsidRPr="00645E3C">
        <w:t xml:space="preserve">,   </w:t>
      </w:r>
      <w:r w:rsidRPr="00645E3C">
        <w:rPr>
          <w:color w:val="808080"/>
        </w:rPr>
        <w:t>-- Need S</w:t>
      </w:r>
    </w:p>
    <w:p w14:paraId="6CC78DC3" w14:textId="77777777" w:rsidR="002C5D28" w:rsidRPr="00645E3C" w:rsidRDefault="002C5D28" w:rsidP="00645E3C">
      <w:pPr>
        <w:pStyle w:val="PL"/>
      </w:pPr>
      <w:r w:rsidRPr="00645E3C">
        <w:t xml:space="preserve">    ssb-PositionsInBurst                </w:t>
      </w:r>
      <w:r w:rsidRPr="00645E3C">
        <w:rPr>
          <w:color w:val="993366"/>
        </w:rPr>
        <w:t>CHOICE</w:t>
      </w:r>
      <w:r w:rsidRPr="00645E3C">
        <w:t xml:space="preserve"> {</w:t>
      </w:r>
    </w:p>
    <w:p w14:paraId="3E966874" w14:textId="77777777" w:rsidR="002C5D28" w:rsidRPr="00645E3C" w:rsidRDefault="002C5D28" w:rsidP="00645E3C">
      <w:pPr>
        <w:pStyle w:val="PL"/>
      </w:pPr>
      <w:r w:rsidRPr="00645E3C">
        <w:t xml:space="preserve">        shortBitmap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w:t>
      </w:r>
    </w:p>
    <w:p w14:paraId="2B31F24C" w14:textId="77777777" w:rsidR="002C5D28" w:rsidRPr="00645E3C" w:rsidRDefault="002C5D28" w:rsidP="00645E3C">
      <w:pPr>
        <w:pStyle w:val="PL"/>
      </w:pPr>
      <w:r w:rsidRPr="00645E3C">
        <w:t xml:space="preserve">        mediumBitmap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36292461" w14:textId="77777777" w:rsidR="002C5D28" w:rsidRPr="00645E3C" w:rsidRDefault="002C5D28" w:rsidP="00645E3C">
      <w:pPr>
        <w:pStyle w:val="PL"/>
      </w:pPr>
      <w:r w:rsidRPr="00645E3C">
        <w:t xml:space="preserve">        longBitmap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(64))</w:t>
      </w:r>
    </w:p>
    <w:p w14:paraId="63655DC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AbsFreqSSB</w:t>
      </w:r>
    </w:p>
    <w:p w14:paraId="42CA77A6" w14:textId="77777777" w:rsidR="002C5D28" w:rsidRPr="00645E3C" w:rsidRDefault="002C5D28" w:rsidP="00645E3C">
      <w:pPr>
        <w:pStyle w:val="PL"/>
        <w:rPr>
          <w:color w:val="808080"/>
        </w:rPr>
      </w:pPr>
      <w:r w:rsidRPr="00645E3C">
        <w:t xml:space="preserve">    ssb-periodicityServingCell          </w:t>
      </w:r>
      <w:r w:rsidRPr="00645E3C">
        <w:rPr>
          <w:color w:val="993366"/>
        </w:rPr>
        <w:t>ENUMERATED</w:t>
      </w:r>
      <w:r w:rsidRPr="00645E3C">
        <w:t xml:space="preserve"> { ms5, ms10, ms20, ms40, ms80, ms160, spare2, spare1 }   </w:t>
      </w:r>
      <w:r w:rsidRPr="00645E3C">
        <w:rPr>
          <w:color w:val="993366"/>
        </w:rPr>
        <w:t>OPTIONAL</w:t>
      </w:r>
      <w:r w:rsidRPr="00645E3C">
        <w:t xml:space="preserve">, </w:t>
      </w:r>
      <w:r w:rsidRPr="00645E3C">
        <w:rPr>
          <w:color w:val="808080"/>
        </w:rPr>
        <w:t>-- Need S</w:t>
      </w:r>
    </w:p>
    <w:p w14:paraId="6C5D0088" w14:textId="77777777" w:rsidR="002C5D28" w:rsidRPr="00645E3C" w:rsidRDefault="002C5D28" w:rsidP="00645E3C">
      <w:pPr>
        <w:pStyle w:val="PL"/>
      </w:pPr>
      <w:r w:rsidRPr="00645E3C">
        <w:t xml:space="preserve">    dmrs-TypeA-Position                 </w:t>
      </w:r>
      <w:r w:rsidRPr="00645E3C">
        <w:rPr>
          <w:color w:val="993366"/>
        </w:rPr>
        <w:t>ENUMERATED</w:t>
      </w:r>
      <w:r w:rsidRPr="00645E3C">
        <w:t xml:space="preserve"> {pos2, pos3},</w:t>
      </w:r>
    </w:p>
    <w:p w14:paraId="46EA4A75" w14:textId="77777777" w:rsidR="002C5D28" w:rsidRPr="00645E3C" w:rsidRDefault="002C5D28"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25373775" w14:textId="77777777" w:rsidR="002C5D28" w:rsidRPr="00645E3C" w:rsidRDefault="002C5D28"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52574BE2" w14:textId="77777777" w:rsidR="002C5D28" w:rsidRPr="00645E3C" w:rsidRDefault="002C5D28"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Pr="00645E3C">
        <w:t xml:space="preserve">, </w:t>
      </w:r>
      <w:r w:rsidRPr="00645E3C">
        <w:rPr>
          <w:color w:val="808080"/>
        </w:rPr>
        <w:t>-- Need N</w:t>
      </w:r>
    </w:p>
    <w:p w14:paraId="7A0708C5" w14:textId="77777777" w:rsidR="002C5D28" w:rsidRPr="00645E3C" w:rsidRDefault="002C5D28" w:rsidP="00645E3C">
      <w:pPr>
        <w:pStyle w:val="PL"/>
        <w:rPr>
          <w:color w:val="808080"/>
        </w:rPr>
      </w:pPr>
      <w:r w:rsidRPr="00645E3C">
        <w:t xml:space="preserve">    subcarrierSpacing                   SubcarrierSpacing                                               </w:t>
      </w:r>
      <w:r w:rsidR="007D07CD">
        <w:t xml:space="preserve">    </w:t>
      </w:r>
      <w:r w:rsidRPr="00645E3C">
        <w:rPr>
          <w:color w:val="993366"/>
        </w:rPr>
        <w:t>OPTIONAL</w:t>
      </w:r>
      <w:r w:rsidRPr="00645E3C">
        <w:t xml:space="preserve">, </w:t>
      </w:r>
      <w:r w:rsidRPr="00645E3C">
        <w:rPr>
          <w:color w:val="808080"/>
        </w:rPr>
        <w:t>-- Cond HOAndServCellAdd</w:t>
      </w:r>
    </w:p>
    <w:p w14:paraId="7AE86E71" w14:textId="77777777" w:rsidR="002C5D28" w:rsidRPr="00645E3C" w:rsidRDefault="002C5D28" w:rsidP="00645E3C">
      <w:pPr>
        <w:pStyle w:val="PL"/>
        <w:rPr>
          <w:color w:val="808080"/>
        </w:rPr>
      </w:pPr>
      <w:r w:rsidRPr="00645E3C">
        <w:t xml:space="preserve">    tdd-UL-DL-ConfigurationCommon       TDD-UL-DL-ConfigCommon                                              </w:t>
      </w:r>
      <w:r w:rsidRPr="00645E3C">
        <w:rPr>
          <w:color w:val="993366"/>
        </w:rPr>
        <w:t>OPTIONAL</w:t>
      </w:r>
      <w:r w:rsidR="007D07CD">
        <w:t xml:space="preserve">, </w:t>
      </w:r>
      <w:r w:rsidRPr="00645E3C">
        <w:rPr>
          <w:color w:val="808080"/>
        </w:rPr>
        <w:t>-- Cond TDD</w:t>
      </w:r>
    </w:p>
    <w:p w14:paraId="41E1CF13" w14:textId="77777777" w:rsidR="002C5D28" w:rsidRPr="00645E3C" w:rsidRDefault="002C5D28" w:rsidP="00645E3C">
      <w:pPr>
        <w:pStyle w:val="PL"/>
      </w:pPr>
      <w:r w:rsidRPr="00645E3C">
        <w:t xml:space="preserve">    ss-PBCH-BlockPower                  </w:t>
      </w:r>
      <w:r w:rsidRPr="00645E3C">
        <w:rPr>
          <w:color w:val="993366"/>
        </w:rPr>
        <w:t>INTEGER</w:t>
      </w:r>
      <w:r w:rsidRPr="00645E3C">
        <w:t xml:space="preserve"> (-60..50),</w:t>
      </w:r>
    </w:p>
    <w:p w14:paraId="0ED1E6A5" w14:textId="77777777" w:rsidR="002C5D28" w:rsidRPr="00645E3C" w:rsidRDefault="002C5D28" w:rsidP="00645E3C">
      <w:pPr>
        <w:pStyle w:val="PL"/>
      </w:pPr>
      <w:r w:rsidRPr="00645E3C">
        <w:t xml:space="preserve">    ...</w:t>
      </w:r>
    </w:p>
    <w:p w14:paraId="2589FA25" w14:textId="77777777" w:rsidR="002C5D28" w:rsidRPr="00645E3C" w:rsidRDefault="002C5D28" w:rsidP="00645E3C">
      <w:pPr>
        <w:pStyle w:val="PL"/>
      </w:pPr>
      <w:r w:rsidRPr="00645E3C">
        <w:t>}</w:t>
      </w:r>
    </w:p>
    <w:p w14:paraId="394E2BBE" w14:textId="77777777" w:rsidR="002C5D28" w:rsidRPr="00645E3C" w:rsidRDefault="002C5D28" w:rsidP="00645E3C">
      <w:pPr>
        <w:pStyle w:val="PL"/>
      </w:pPr>
    </w:p>
    <w:p w14:paraId="06F0EAC0" w14:textId="77777777" w:rsidR="002C5D28" w:rsidRPr="00645E3C" w:rsidRDefault="002C5D28" w:rsidP="00645E3C">
      <w:pPr>
        <w:pStyle w:val="PL"/>
      </w:pPr>
    </w:p>
    <w:p w14:paraId="636A693E" w14:textId="77777777" w:rsidR="00F95F2F" w:rsidRPr="00645E3C" w:rsidRDefault="002C5D28" w:rsidP="00645E3C">
      <w:pPr>
        <w:pStyle w:val="PL"/>
        <w:rPr>
          <w:color w:val="808080"/>
        </w:rPr>
      </w:pPr>
      <w:r w:rsidRPr="00645E3C">
        <w:rPr>
          <w:color w:val="808080"/>
        </w:rPr>
        <w:lastRenderedPageBreak/>
        <w:t>-- TAG-SERVING-CELL-CONFIG-COMMON-STOP</w:t>
      </w:r>
    </w:p>
    <w:p w14:paraId="045450C9" w14:textId="77777777" w:rsidR="002C5D28" w:rsidRPr="00645E3C" w:rsidRDefault="002C5D28" w:rsidP="00645E3C">
      <w:pPr>
        <w:pStyle w:val="PL"/>
        <w:rPr>
          <w:color w:val="808080"/>
        </w:rPr>
      </w:pPr>
      <w:r w:rsidRPr="00645E3C">
        <w:rPr>
          <w:color w:val="808080"/>
        </w:rPr>
        <w:t>-- ASN1STOP</w:t>
      </w:r>
    </w:p>
    <w:p w14:paraId="31ABD9A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F4D56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8C9C312" w14:textId="77777777" w:rsidR="002C5D28" w:rsidRPr="00645E3C" w:rsidRDefault="002C5D28" w:rsidP="00F43D0B">
            <w:pPr>
              <w:pStyle w:val="TAH"/>
              <w:rPr>
                <w:szCs w:val="22"/>
                <w:lang w:val="en-GB" w:eastAsia="ja-JP"/>
              </w:rPr>
            </w:pPr>
            <w:proofErr w:type="spellStart"/>
            <w:r w:rsidRPr="00645E3C">
              <w:rPr>
                <w:i/>
                <w:szCs w:val="22"/>
                <w:lang w:val="en-GB" w:eastAsia="ja-JP"/>
              </w:rPr>
              <w:t>ServingCellConfigCommon</w:t>
            </w:r>
            <w:proofErr w:type="spellEnd"/>
            <w:r w:rsidRPr="00645E3C">
              <w:rPr>
                <w:i/>
                <w:szCs w:val="22"/>
                <w:lang w:val="en-GB" w:eastAsia="ja-JP"/>
              </w:rPr>
              <w:t xml:space="preserve"> field descriptions</w:t>
            </w:r>
          </w:p>
        </w:tc>
      </w:tr>
      <w:tr w:rsidR="002C5D28" w:rsidRPr="00645E3C" w14:paraId="6601119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4FBE828" w14:textId="77777777" w:rsidR="002C5D28" w:rsidRPr="00645E3C" w:rsidRDefault="002C5D28" w:rsidP="00F43D0B">
            <w:pPr>
              <w:pStyle w:val="TAL"/>
              <w:rPr>
                <w:szCs w:val="22"/>
                <w:lang w:val="en-GB" w:eastAsia="ja-JP"/>
              </w:rPr>
            </w:pPr>
            <w:proofErr w:type="spellStart"/>
            <w:r w:rsidRPr="00645E3C">
              <w:rPr>
                <w:b/>
                <w:i/>
                <w:szCs w:val="22"/>
                <w:lang w:val="en-GB" w:eastAsia="ja-JP"/>
              </w:rPr>
              <w:t>dmrs</w:t>
            </w:r>
            <w:proofErr w:type="spellEnd"/>
            <w:r w:rsidRPr="00645E3C">
              <w:rPr>
                <w:b/>
                <w:i/>
                <w:szCs w:val="22"/>
                <w:lang w:val="en-GB" w:eastAsia="ja-JP"/>
              </w:rPr>
              <w:t>-</w:t>
            </w:r>
            <w:proofErr w:type="spellStart"/>
            <w:r w:rsidRPr="00645E3C">
              <w:rPr>
                <w:b/>
                <w:i/>
                <w:szCs w:val="22"/>
                <w:lang w:val="en-GB" w:eastAsia="ja-JP"/>
              </w:rPr>
              <w:t>TypeA</w:t>
            </w:r>
            <w:proofErr w:type="spellEnd"/>
            <w:r w:rsidRPr="00645E3C">
              <w:rPr>
                <w:b/>
                <w:i/>
                <w:szCs w:val="22"/>
                <w:lang w:val="en-GB" w:eastAsia="ja-JP"/>
              </w:rPr>
              <w:t>-Position</w:t>
            </w:r>
          </w:p>
          <w:p w14:paraId="3F060BD7" w14:textId="77777777" w:rsidR="002C5D28" w:rsidRPr="00645E3C" w:rsidRDefault="002C5D28" w:rsidP="00F43D0B">
            <w:pPr>
              <w:pStyle w:val="TAL"/>
              <w:rPr>
                <w:szCs w:val="22"/>
                <w:lang w:val="en-GB" w:eastAsia="ja-JP"/>
              </w:rPr>
            </w:pPr>
            <w:r w:rsidRPr="00645E3C">
              <w:rPr>
                <w:szCs w:val="22"/>
                <w:lang w:val="en-GB" w:eastAsia="ja-JP"/>
              </w:rPr>
              <w:t xml:space="preserve">Position of (first) DM-RS for downlink (see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7.4.1.1.1) and uplink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6.4.1.1.3).</w:t>
            </w:r>
          </w:p>
        </w:tc>
      </w:tr>
      <w:tr w:rsidR="002C5D28" w:rsidRPr="00645E3C" w14:paraId="169472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0DC46C" w14:textId="77777777" w:rsidR="002C5D28" w:rsidRPr="00645E3C" w:rsidRDefault="002C5D28" w:rsidP="00F43D0B">
            <w:pPr>
              <w:pStyle w:val="TAL"/>
              <w:rPr>
                <w:szCs w:val="22"/>
                <w:lang w:val="en-GB" w:eastAsia="ja-JP"/>
              </w:rPr>
            </w:pPr>
            <w:proofErr w:type="spellStart"/>
            <w:r w:rsidRPr="00645E3C">
              <w:rPr>
                <w:b/>
                <w:i/>
                <w:szCs w:val="22"/>
                <w:lang w:val="en-GB" w:eastAsia="ja-JP"/>
              </w:rPr>
              <w:t>downlinkConfigCommon</w:t>
            </w:r>
            <w:proofErr w:type="spellEnd"/>
          </w:p>
          <w:p w14:paraId="75353DE5" w14:textId="77777777" w:rsidR="002C5D28" w:rsidRPr="00645E3C" w:rsidRDefault="002C5D28" w:rsidP="00F43D0B">
            <w:pPr>
              <w:pStyle w:val="TAL"/>
              <w:rPr>
                <w:szCs w:val="22"/>
                <w:lang w:val="en-GB" w:eastAsia="ja-JP"/>
              </w:rPr>
            </w:pPr>
            <w:r w:rsidRPr="00645E3C">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645E3C">
              <w:rPr>
                <w:szCs w:val="22"/>
                <w:lang w:val="en-GB" w:eastAsia="ja-JP"/>
              </w:rPr>
              <w:t xml:space="preserve">(if provided) </w:t>
            </w:r>
            <w:r w:rsidRPr="00645E3C">
              <w:rPr>
                <w:szCs w:val="22"/>
                <w:lang w:val="en-GB" w:eastAsia="ja-JP"/>
              </w:rPr>
              <w:t>of the serving cell</w:t>
            </w:r>
            <w:r w:rsidR="00184936" w:rsidRPr="00645E3C">
              <w:rPr>
                <w:szCs w:val="22"/>
                <w:lang w:val="en-GB" w:eastAsia="ja-JP"/>
              </w:rPr>
              <w:t xml:space="preserve">, with the exception of </w:t>
            </w:r>
            <w:proofErr w:type="spellStart"/>
            <w:r w:rsidR="00184936" w:rsidRPr="00645E3C">
              <w:rPr>
                <w:i/>
                <w:szCs w:val="22"/>
                <w:lang w:val="en-GB" w:eastAsia="ja-JP"/>
              </w:rPr>
              <w:t>controlResourceSetZero</w:t>
            </w:r>
            <w:proofErr w:type="spellEnd"/>
            <w:r w:rsidR="00184936" w:rsidRPr="00645E3C">
              <w:rPr>
                <w:szCs w:val="22"/>
                <w:lang w:val="en-GB" w:eastAsia="ja-JP"/>
              </w:rPr>
              <w:t xml:space="preserve"> and </w:t>
            </w:r>
            <w:proofErr w:type="spellStart"/>
            <w:r w:rsidR="00184936" w:rsidRPr="00645E3C">
              <w:rPr>
                <w:i/>
                <w:szCs w:val="22"/>
                <w:lang w:val="en-GB" w:eastAsia="ja-JP"/>
              </w:rPr>
              <w:t>searchSpaceZero</w:t>
            </w:r>
            <w:proofErr w:type="spellEnd"/>
            <w:r w:rsidR="00184936" w:rsidRPr="00645E3C">
              <w:rPr>
                <w:szCs w:val="22"/>
                <w:lang w:val="en-GB" w:eastAsia="ja-JP"/>
              </w:rPr>
              <w:t xml:space="preserve"> which can be configured in </w:t>
            </w:r>
            <w:proofErr w:type="spellStart"/>
            <w:r w:rsidR="00184936" w:rsidRPr="00645E3C">
              <w:rPr>
                <w:i/>
                <w:szCs w:val="22"/>
                <w:lang w:val="en-GB" w:eastAsia="ja-JP"/>
              </w:rPr>
              <w:t>ServingCellConfigCommon</w:t>
            </w:r>
            <w:proofErr w:type="spellEnd"/>
            <w:r w:rsidR="00184936" w:rsidRPr="00645E3C">
              <w:rPr>
                <w:szCs w:val="22"/>
                <w:lang w:val="en-GB" w:eastAsia="ja-JP"/>
              </w:rPr>
              <w:t xml:space="preserve"> even if MIB indicates that they are not present</w:t>
            </w:r>
            <w:r w:rsidRPr="00645E3C">
              <w:rPr>
                <w:szCs w:val="22"/>
                <w:lang w:val="en-GB" w:eastAsia="ja-JP"/>
              </w:rPr>
              <w:t>.</w:t>
            </w:r>
          </w:p>
        </w:tc>
      </w:tr>
      <w:tr w:rsidR="002C5D28" w:rsidRPr="00645E3C" w14:paraId="676D7B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7EC14AA" w14:textId="77777777" w:rsidR="002C5D28" w:rsidRPr="00645E3C" w:rsidRDefault="002C5D28" w:rsidP="00F43D0B">
            <w:pPr>
              <w:pStyle w:val="TAL"/>
              <w:rPr>
                <w:szCs w:val="22"/>
                <w:lang w:val="en-GB" w:eastAsia="ja-JP"/>
              </w:rPr>
            </w:pPr>
            <w:proofErr w:type="spellStart"/>
            <w:r w:rsidRPr="00645E3C">
              <w:rPr>
                <w:b/>
                <w:i/>
                <w:szCs w:val="22"/>
                <w:lang w:val="en-GB" w:eastAsia="ja-JP"/>
              </w:rPr>
              <w:t>longBitmap</w:t>
            </w:r>
            <w:proofErr w:type="spellEnd"/>
          </w:p>
          <w:p w14:paraId="16E19713" w14:textId="77777777" w:rsidR="002C5D28" w:rsidRPr="00645E3C" w:rsidRDefault="00653A25"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64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7BB9BE1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1AA3C4" w14:textId="77777777" w:rsidR="002C5D28" w:rsidRPr="00645E3C" w:rsidRDefault="002C5D28" w:rsidP="00F43D0B">
            <w:pPr>
              <w:pStyle w:val="TAL"/>
              <w:rPr>
                <w:szCs w:val="22"/>
                <w:lang w:val="en-GB" w:eastAsia="ja-JP"/>
              </w:rPr>
            </w:pPr>
            <w:proofErr w:type="spellStart"/>
            <w:r w:rsidRPr="00645E3C">
              <w:rPr>
                <w:b/>
                <w:i/>
                <w:szCs w:val="22"/>
                <w:lang w:val="en-GB" w:eastAsia="ja-JP"/>
              </w:rPr>
              <w:t>lte</w:t>
            </w:r>
            <w:proofErr w:type="spellEnd"/>
            <w:r w:rsidRPr="00645E3C">
              <w:rPr>
                <w:b/>
                <w:i/>
                <w:szCs w:val="22"/>
                <w:lang w:val="en-GB" w:eastAsia="ja-JP"/>
              </w:rPr>
              <w:t>-CRS-</w:t>
            </w:r>
            <w:proofErr w:type="spellStart"/>
            <w:r w:rsidRPr="00645E3C">
              <w:rPr>
                <w:b/>
                <w:i/>
                <w:szCs w:val="22"/>
                <w:lang w:val="en-GB" w:eastAsia="ja-JP"/>
              </w:rPr>
              <w:t>ToMatchAround</w:t>
            </w:r>
            <w:proofErr w:type="spellEnd"/>
          </w:p>
          <w:p w14:paraId="0F09882C" w14:textId="77777777" w:rsidR="002C5D28" w:rsidRPr="00645E3C" w:rsidRDefault="002C5D28" w:rsidP="00F43D0B">
            <w:pPr>
              <w:pStyle w:val="TAL"/>
              <w:rPr>
                <w:szCs w:val="22"/>
                <w:lang w:val="en-GB" w:eastAsia="ja-JP"/>
              </w:rPr>
            </w:pPr>
            <w:r w:rsidRPr="00645E3C">
              <w:rPr>
                <w:szCs w:val="22"/>
                <w:lang w:val="en-GB" w:eastAsia="ja-JP"/>
              </w:rPr>
              <w:t>Parameters to determine an LTE CRS pattern that the UE shall rate match around.</w:t>
            </w:r>
          </w:p>
        </w:tc>
      </w:tr>
      <w:tr w:rsidR="002C5D28" w:rsidRPr="00645E3C" w14:paraId="1B9869B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BEB52D" w14:textId="77777777" w:rsidR="002C5D28" w:rsidRPr="00645E3C" w:rsidRDefault="002C5D28" w:rsidP="00F43D0B">
            <w:pPr>
              <w:pStyle w:val="TAL"/>
              <w:rPr>
                <w:szCs w:val="22"/>
                <w:lang w:val="en-GB" w:eastAsia="ja-JP"/>
              </w:rPr>
            </w:pPr>
            <w:proofErr w:type="spellStart"/>
            <w:r w:rsidRPr="00645E3C">
              <w:rPr>
                <w:b/>
                <w:i/>
                <w:szCs w:val="22"/>
                <w:lang w:val="en-GB" w:eastAsia="ja-JP"/>
              </w:rPr>
              <w:t>mediumBitmap</w:t>
            </w:r>
            <w:proofErr w:type="spellEnd"/>
          </w:p>
          <w:p w14:paraId="72394EFE" w14:textId="77777777" w:rsidR="002C5D28" w:rsidRPr="00645E3C" w:rsidRDefault="00C43D29" w:rsidP="00F43D0B">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8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0922D8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1BC295" w14:textId="77777777" w:rsidR="00F95F2F" w:rsidRPr="00645E3C" w:rsidRDefault="002C5D28" w:rsidP="00F43D0B">
            <w:pPr>
              <w:pStyle w:val="TAL"/>
              <w:rPr>
                <w:b/>
                <w:i/>
                <w:szCs w:val="22"/>
                <w:lang w:val="en-GB" w:eastAsia="ja-JP"/>
              </w:rPr>
            </w:pPr>
            <w:r w:rsidRPr="00645E3C">
              <w:rPr>
                <w:b/>
                <w:i/>
                <w:szCs w:val="22"/>
                <w:lang w:val="en-GB" w:eastAsia="ja-JP"/>
              </w:rPr>
              <w:t>n-</w:t>
            </w:r>
            <w:proofErr w:type="spellStart"/>
            <w:r w:rsidRPr="00645E3C">
              <w:rPr>
                <w:b/>
                <w:i/>
                <w:szCs w:val="22"/>
                <w:lang w:val="en-GB" w:eastAsia="ja-JP"/>
              </w:rPr>
              <w:t>TimingAdvanceOffset</w:t>
            </w:r>
            <w:proofErr w:type="spellEnd"/>
          </w:p>
          <w:p w14:paraId="61049DB3" w14:textId="77777777" w:rsidR="002C5D28" w:rsidRPr="00645E3C" w:rsidRDefault="002C5D28" w:rsidP="00F43D0B">
            <w:pPr>
              <w:pStyle w:val="TAL"/>
              <w:rPr>
                <w:b/>
                <w:i/>
                <w:szCs w:val="22"/>
                <w:lang w:val="en-GB" w:eastAsia="ja-JP"/>
              </w:rPr>
            </w:pPr>
            <w:r w:rsidRPr="00645E3C">
              <w:rPr>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645E3C">
              <w:rPr>
                <w:szCs w:val="22"/>
                <w:lang w:val="en-GB" w:eastAsia="ja-JP"/>
              </w:rPr>
              <w:t xml:space="preserve">TS </w:t>
            </w:r>
            <w:r w:rsidRPr="00645E3C">
              <w:rPr>
                <w:szCs w:val="22"/>
                <w:lang w:val="en-GB" w:eastAsia="ja-JP"/>
              </w:rPr>
              <w:t>38.133</w:t>
            </w:r>
            <w:r w:rsidR="00F93181" w:rsidRPr="00645E3C">
              <w:rPr>
                <w:szCs w:val="22"/>
                <w:lang w:val="en-GB" w:eastAsia="ja-JP"/>
              </w:rPr>
              <w:t xml:space="preserve"> [14]</w:t>
            </w:r>
            <w:r w:rsidRPr="00645E3C">
              <w:rPr>
                <w:szCs w:val="22"/>
                <w:lang w:val="en-GB" w:eastAsia="ja-JP"/>
              </w:rPr>
              <w:t>, table 7.1.2-2.</w:t>
            </w:r>
          </w:p>
        </w:tc>
      </w:tr>
      <w:tr w:rsidR="002C5D28" w:rsidRPr="00645E3C" w14:paraId="63A2F6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D7DB93" w14:textId="77777777" w:rsidR="002C5D28" w:rsidRPr="00645E3C" w:rsidRDefault="002C5D28" w:rsidP="00F43D0B">
            <w:pPr>
              <w:pStyle w:val="TAL"/>
              <w:rPr>
                <w:szCs w:val="22"/>
                <w:lang w:val="en-GB" w:eastAsia="ja-JP"/>
              </w:rPr>
            </w:pPr>
            <w:proofErr w:type="spellStart"/>
            <w:r w:rsidRPr="00645E3C">
              <w:rPr>
                <w:b/>
                <w:i/>
                <w:szCs w:val="22"/>
                <w:lang w:val="en-GB" w:eastAsia="ja-JP"/>
              </w:rPr>
              <w:t>rateMatchPatternToAddModList</w:t>
            </w:r>
            <w:proofErr w:type="spellEnd"/>
          </w:p>
          <w:p w14:paraId="2C0F57AB" w14:textId="77777777" w:rsidR="002C5D28" w:rsidRPr="00645E3C" w:rsidRDefault="002C5D28" w:rsidP="007A343C">
            <w:pPr>
              <w:pStyle w:val="TAL"/>
              <w:rPr>
                <w:szCs w:val="22"/>
                <w:lang w:val="en-GB" w:eastAsia="ja-JP"/>
              </w:rPr>
            </w:pPr>
            <w:r w:rsidRPr="00645E3C">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w:t>
            </w:r>
            <w:r w:rsidR="007A343C" w:rsidRPr="00645E3C">
              <w:rPr>
                <w:szCs w:val="22"/>
                <w:lang w:val="en-GB" w:eastAsia="ja-JP"/>
              </w:rPr>
              <w:t>4</w:t>
            </w:r>
            <w:proofErr w:type="gramStart"/>
            <w:r w:rsidR="007A343C" w:rsidRPr="00645E3C">
              <w:rPr>
                <w:szCs w:val="22"/>
                <w:lang w:val="en-GB" w:eastAsia="ja-JP"/>
              </w:rPr>
              <w:t>,1</w:t>
            </w:r>
            <w:proofErr w:type="gramEnd"/>
            <w:r w:rsidRPr="00645E3C">
              <w:rPr>
                <w:szCs w:val="22"/>
                <w:lang w:val="en-GB" w:eastAsia="ja-JP"/>
              </w:rPr>
              <w:t>)</w:t>
            </w:r>
            <w:r w:rsidR="007A343C" w:rsidRPr="00645E3C">
              <w:rPr>
                <w:szCs w:val="22"/>
                <w:lang w:val="en-GB" w:eastAsia="ja-JP"/>
              </w:rPr>
              <w:t>.</w:t>
            </w:r>
          </w:p>
        </w:tc>
      </w:tr>
      <w:tr w:rsidR="002C5D28" w:rsidRPr="00645E3C" w14:paraId="47C3F24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DBC76A" w14:textId="77777777" w:rsidR="002C5D28" w:rsidRPr="00645E3C" w:rsidRDefault="002C5D28" w:rsidP="00F43D0B">
            <w:pPr>
              <w:pStyle w:val="TAL"/>
              <w:rPr>
                <w:szCs w:val="22"/>
                <w:lang w:val="en-GB" w:eastAsia="ja-JP"/>
              </w:rPr>
            </w:pPr>
            <w:proofErr w:type="spellStart"/>
            <w:r w:rsidRPr="00645E3C">
              <w:rPr>
                <w:b/>
                <w:i/>
                <w:szCs w:val="22"/>
                <w:lang w:val="en-GB" w:eastAsia="ja-JP"/>
              </w:rPr>
              <w:t>shortBitmap</w:t>
            </w:r>
            <w:proofErr w:type="spellEnd"/>
          </w:p>
          <w:p w14:paraId="737E1A4D" w14:textId="77777777" w:rsidR="002C5D28" w:rsidRPr="00645E3C" w:rsidRDefault="00C43D29"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0A085F9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32AD2A" w14:textId="77777777" w:rsidR="002C5D28" w:rsidRPr="00645E3C" w:rsidRDefault="002C5D28" w:rsidP="00F43D0B">
            <w:pPr>
              <w:pStyle w:val="TAL"/>
              <w:rPr>
                <w:szCs w:val="22"/>
                <w:lang w:val="en-GB" w:eastAsia="ja-JP"/>
              </w:rPr>
            </w:pPr>
            <w:proofErr w:type="spellStart"/>
            <w:r w:rsidRPr="00645E3C">
              <w:rPr>
                <w:b/>
                <w:i/>
                <w:szCs w:val="22"/>
                <w:lang w:val="en-GB" w:eastAsia="ja-JP"/>
              </w:rPr>
              <w:t>ss</w:t>
            </w:r>
            <w:proofErr w:type="spellEnd"/>
            <w:r w:rsidRPr="00645E3C">
              <w:rPr>
                <w:b/>
                <w:i/>
                <w:szCs w:val="22"/>
                <w:lang w:val="en-GB" w:eastAsia="ja-JP"/>
              </w:rPr>
              <w:t>-PBCH-</w:t>
            </w:r>
            <w:proofErr w:type="spellStart"/>
            <w:r w:rsidRPr="00645E3C">
              <w:rPr>
                <w:b/>
                <w:i/>
                <w:szCs w:val="22"/>
                <w:lang w:val="en-GB" w:eastAsia="ja-JP"/>
              </w:rPr>
              <w:t>BlockPower</w:t>
            </w:r>
            <w:proofErr w:type="spellEnd"/>
          </w:p>
          <w:p w14:paraId="0A2A0B83" w14:textId="77777777" w:rsidR="002C5D28" w:rsidRPr="00645E3C" w:rsidRDefault="003A59A7" w:rsidP="00F43D0B">
            <w:pPr>
              <w:pStyle w:val="TAL"/>
              <w:rPr>
                <w:szCs w:val="22"/>
                <w:lang w:val="en-GB" w:eastAsia="ja-JP"/>
              </w:rPr>
            </w:pPr>
            <w:r w:rsidRPr="00645E3C">
              <w:rPr>
                <w:szCs w:val="22"/>
                <w:lang w:val="en-GB" w:eastAsia="ja-JP"/>
              </w:rPr>
              <w:t xml:space="preserve">Average EPRE of the resources elements that carry secondary synchronization signals in </w:t>
            </w:r>
            <w:proofErr w:type="spellStart"/>
            <w:r w:rsidRPr="00645E3C">
              <w:rPr>
                <w:szCs w:val="22"/>
                <w:lang w:val="en-GB" w:eastAsia="ja-JP"/>
              </w:rPr>
              <w:t>dBm</w:t>
            </w:r>
            <w:proofErr w:type="spellEnd"/>
            <w:r w:rsidR="002C5D28" w:rsidRPr="00645E3C">
              <w:rPr>
                <w:szCs w:val="22"/>
                <w:lang w:val="en-GB" w:eastAsia="ja-JP"/>
              </w:rPr>
              <w:t xml:space="preserve"> that the NW used for SSB transmission. The UE uses it to estimate the RA preamble TX power. (see </w:t>
            </w:r>
            <w:r w:rsidR="00A87238" w:rsidRPr="00645E3C">
              <w:rPr>
                <w:szCs w:val="22"/>
                <w:lang w:val="en-GB" w:eastAsia="ja-JP"/>
              </w:rPr>
              <w:t>TS 38.213 [13]</w:t>
            </w:r>
            <w:r w:rsidR="002C5D28" w:rsidRPr="00645E3C">
              <w:rPr>
                <w:szCs w:val="22"/>
                <w:lang w:val="en-GB" w:eastAsia="ja-JP"/>
              </w:rPr>
              <w:t xml:space="preserve">, </w:t>
            </w:r>
            <w:r w:rsidR="00581EBE" w:rsidRPr="00645E3C">
              <w:rPr>
                <w:szCs w:val="22"/>
                <w:lang w:val="en-GB" w:eastAsia="ja-JP"/>
              </w:rPr>
              <w:t>clause</w:t>
            </w:r>
            <w:r w:rsidR="002C5D28" w:rsidRPr="00645E3C">
              <w:rPr>
                <w:szCs w:val="22"/>
                <w:lang w:val="en-GB" w:eastAsia="ja-JP"/>
              </w:rPr>
              <w:t xml:space="preserve"> 7.4)</w:t>
            </w:r>
          </w:p>
        </w:tc>
      </w:tr>
      <w:tr w:rsidR="002C5D28" w:rsidRPr="00645E3C" w14:paraId="1BEF67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E488DEE" w14:textId="77777777" w:rsidR="002C5D28" w:rsidRPr="00645E3C" w:rsidRDefault="002C5D28" w:rsidP="00F43D0B">
            <w:pPr>
              <w:pStyle w:val="TAL"/>
              <w:rPr>
                <w:szCs w:val="22"/>
                <w:lang w:val="en-GB" w:eastAsia="ja-JP"/>
              </w:rPr>
            </w:pPr>
            <w:proofErr w:type="spellStart"/>
            <w:r w:rsidRPr="00645E3C">
              <w:rPr>
                <w:b/>
                <w:i/>
                <w:szCs w:val="22"/>
                <w:lang w:val="en-GB" w:eastAsia="ja-JP"/>
              </w:rPr>
              <w:t>ssb-periodicityServingCell</w:t>
            </w:r>
            <w:proofErr w:type="spellEnd"/>
          </w:p>
          <w:p w14:paraId="4079CE62" w14:textId="77777777" w:rsidR="002C5D28" w:rsidRPr="00645E3C" w:rsidRDefault="002C5D28" w:rsidP="00F43D0B">
            <w:pPr>
              <w:pStyle w:val="TAL"/>
              <w:rPr>
                <w:szCs w:val="22"/>
                <w:lang w:val="en-GB" w:eastAsia="ja-JP"/>
              </w:rPr>
            </w:pPr>
            <w:r w:rsidRPr="00645E3C">
              <w:rPr>
                <w:szCs w:val="22"/>
                <w:lang w:val="en-GB" w:eastAsia="ja-JP"/>
              </w:rPr>
              <w:t xml:space="preserve">The SSB periodicity in </w:t>
            </w:r>
            <w:proofErr w:type="spellStart"/>
            <w:r w:rsidRPr="00645E3C">
              <w:rPr>
                <w:szCs w:val="22"/>
                <w:lang w:val="en-GB" w:eastAsia="ja-JP"/>
              </w:rPr>
              <w:t>ms</w:t>
            </w:r>
            <w:proofErr w:type="spellEnd"/>
            <w:r w:rsidRPr="00645E3C">
              <w:rPr>
                <w:szCs w:val="22"/>
                <w:lang w:val="en-GB" w:eastAsia="ja-JP"/>
              </w:rPr>
              <w:t xml:space="preserve"> for the rate matching purpose. If the field is absent, the UE applies the value ms5. (see </w:t>
            </w:r>
            <w:r w:rsidR="007A343C" w:rsidRPr="00645E3C">
              <w:rPr>
                <w:szCs w:val="22"/>
                <w:lang w:val="en-GB" w:eastAsia="ja-JP"/>
              </w:rPr>
              <w:t>TS 38.213 [13</w:t>
            </w:r>
            <w:r w:rsidR="00F93181" w:rsidRPr="00645E3C">
              <w:rPr>
                <w:szCs w:val="22"/>
                <w:lang w:val="en-GB" w:eastAsia="ja-JP"/>
              </w:rPr>
              <w:t>]</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4.1)</w:t>
            </w:r>
          </w:p>
        </w:tc>
      </w:tr>
      <w:tr w:rsidR="002C5D28" w:rsidRPr="00645E3C" w14:paraId="318DF5E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583646" w14:textId="77777777" w:rsidR="002C5D28" w:rsidRPr="00645E3C" w:rsidRDefault="002C5D28" w:rsidP="00F43D0B">
            <w:pPr>
              <w:pStyle w:val="TAL"/>
              <w:rPr>
                <w:szCs w:val="22"/>
                <w:lang w:val="en-GB" w:eastAsia="ja-JP"/>
              </w:rPr>
            </w:pPr>
            <w:proofErr w:type="spellStart"/>
            <w:r w:rsidRPr="00645E3C">
              <w:rPr>
                <w:b/>
                <w:i/>
                <w:szCs w:val="22"/>
                <w:lang w:val="en-GB" w:eastAsia="ja-JP"/>
              </w:rPr>
              <w:t>ssb-PositionsInBurst</w:t>
            </w:r>
            <w:proofErr w:type="spellEnd"/>
          </w:p>
          <w:p w14:paraId="3526EE3A" w14:textId="77777777" w:rsidR="002C5D28" w:rsidRPr="00645E3C" w:rsidRDefault="002C5D28" w:rsidP="00DA46AC">
            <w:pPr>
              <w:pStyle w:val="TAL"/>
              <w:rPr>
                <w:szCs w:val="22"/>
                <w:lang w:val="en-GB" w:eastAsia="ja-JP"/>
              </w:rPr>
            </w:pPr>
            <w:r w:rsidRPr="00645E3C">
              <w:rPr>
                <w:szCs w:val="22"/>
                <w:lang w:val="en-GB" w:eastAsia="ja-JP"/>
              </w:rPr>
              <w:t>Indicates the time domain positions of the transmitted SS-blocks in an SS-burst</w:t>
            </w:r>
            <w:r w:rsidR="00DA46AC" w:rsidRPr="00645E3C">
              <w:rPr>
                <w:szCs w:val="22"/>
                <w:lang w:val="en-GB" w:eastAsia="ja-JP"/>
              </w:rPr>
              <w:t xml:space="preserve"> as defined in TS 38.213 [1</w:t>
            </w:r>
            <w:r w:rsidR="00A87238" w:rsidRPr="00645E3C">
              <w:rPr>
                <w:szCs w:val="22"/>
                <w:lang w:val="en-GB" w:eastAsia="ja-JP"/>
              </w:rPr>
              <w:t>3</w:t>
            </w:r>
            <w:r w:rsidR="00DA46AC" w:rsidRPr="00645E3C">
              <w:rPr>
                <w:szCs w:val="22"/>
                <w:lang w:val="en-GB" w:eastAsia="ja-JP"/>
              </w:rPr>
              <w:t>], clause 4.1</w:t>
            </w:r>
            <w:r w:rsidRPr="00645E3C">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645E3C">
              <w:rPr>
                <w:szCs w:val="22"/>
                <w:lang w:val="en-GB" w:eastAsia="ja-JP"/>
              </w:rPr>
              <w:t xml:space="preserve"> The network configures the same pattern in this field as in the corresponding field in </w:t>
            </w:r>
            <w:proofErr w:type="spellStart"/>
            <w:r w:rsidR="000E0B66" w:rsidRPr="00645E3C">
              <w:rPr>
                <w:szCs w:val="22"/>
                <w:lang w:val="en-GB" w:eastAsia="ja-JP"/>
              </w:rPr>
              <w:t>ServingCellConfigCommonSIB</w:t>
            </w:r>
            <w:proofErr w:type="spellEnd"/>
            <w:r w:rsidR="000E0B66" w:rsidRPr="00645E3C">
              <w:rPr>
                <w:szCs w:val="22"/>
                <w:lang w:val="en-GB" w:eastAsia="ja-JP"/>
              </w:rPr>
              <w:t>.</w:t>
            </w:r>
          </w:p>
        </w:tc>
      </w:tr>
      <w:tr w:rsidR="002C5D28" w:rsidRPr="00645E3C" w14:paraId="05E23A5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1F2F54" w14:textId="77777777" w:rsidR="002C5D28" w:rsidRPr="00645E3C" w:rsidRDefault="002C5D28" w:rsidP="00F43D0B">
            <w:pPr>
              <w:pStyle w:val="TAL"/>
              <w:rPr>
                <w:szCs w:val="22"/>
                <w:lang w:val="en-GB" w:eastAsia="ja-JP"/>
              </w:rPr>
            </w:pPr>
            <w:proofErr w:type="spellStart"/>
            <w:r w:rsidRPr="00645E3C">
              <w:rPr>
                <w:b/>
                <w:i/>
                <w:szCs w:val="22"/>
                <w:lang w:val="en-GB" w:eastAsia="ja-JP"/>
              </w:rPr>
              <w:t>subcarrierSpacing</w:t>
            </w:r>
            <w:proofErr w:type="spellEnd"/>
          </w:p>
          <w:p w14:paraId="7D677AE2" w14:textId="77777777" w:rsidR="002C5D28" w:rsidRPr="00645E3C" w:rsidRDefault="002C5D28" w:rsidP="00F43D0B">
            <w:pPr>
              <w:pStyle w:val="TAL"/>
              <w:rPr>
                <w:szCs w:val="22"/>
                <w:lang w:val="en-GB" w:eastAsia="ja-JP"/>
              </w:rPr>
            </w:pPr>
            <w:r w:rsidRPr="00645E3C">
              <w:rPr>
                <w:szCs w:val="22"/>
                <w:lang w:val="en-GB" w:eastAsia="ja-JP"/>
              </w:rPr>
              <w:t>Subcarrier spacing of SSB. Only the values 15 or 30 kHz (&lt;6GHz), 120 or 240 kHz (&gt;6GHz) are applicable.</w:t>
            </w:r>
          </w:p>
        </w:tc>
      </w:tr>
      <w:tr w:rsidR="002C5D28" w:rsidRPr="00645E3C" w14:paraId="49D7822F" w14:textId="77777777" w:rsidTr="00F43D0B">
        <w:tc>
          <w:tcPr>
            <w:tcW w:w="14173" w:type="dxa"/>
            <w:tcBorders>
              <w:top w:val="single" w:sz="4" w:space="0" w:color="auto"/>
              <w:left w:val="single" w:sz="4" w:space="0" w:color="auto"/>
              <w:bottom w:val="single" w:sz="4" w:space="0" w:color="auto"/>
              <w:right w:val="single" w:sz="4" w:space="0" w:color="auto"/>
            </w:tcBorders>
          </w:tcPr>
          <w:p w14:paraId="52E520C1" w14:textId="77777777" w:rsidR="002C5D28" w:rsidRPr="00645E3C" w:rsidRDefault="002C5D28" w:rsidP="00F43D0B">
            <w:pPr>
              <w:pStyle w:val="TAL"/>
              <w:rPr>
                <w:b/>
                <w:bCs/>
                <w:i/>
                <w:iCs/>
                <w:kern w:val="2"/>
                <w:lang w:val="en-GB" w:eastAsia="ja-JP"/>
              </w:rPr>
            </w:pPr>
            <w:proofErr w:type="spellStart"/>
            <w:r w:rsidRPr="00645E3C">
              <w:rPr>
                <w:b/>
                <w:bCs/>
                <w:i/>
                <w:iCs/>
                <w:kern w:val="2"/>
                <w:lang w:val="en-GB" w:eastAsia="ja-JP"/>
              </w:rPr>
              <w:t>supplementaryUplinkConfig</w:t>
            </w:r>
            <w:proofErr w:type="spellEnd"/>
          </w:p>
          <w:p w14:paraId="3B265D56" w14:textId="77777777" w:rsidR="002C5D28" w:rsidRPr="00645E3C" w:rsidRDefault="002C5D28" w:rsidP="00F43D0B">
            <w:pPr>
              <w:pStyle w:val="TAL"/>
              <w:rPr>
                <w:b/>
                <w:i/>
                <w:szCs w:val="22"/>
                <w:lang w:val="en-GB" w:eastAsia="ja-JP"/>
              </w:rPr>
            </w:pPr>
            <w:r w:rsidRPr="00645E3C">
              <w:rPr>
                <w:szCs w:val="22"/>
                <w:lang w:val="en-GB" w:eastAsia="ja-JP"/>
              </w:rPr>
              <w:t xml:space="preserve">The network configures this field only if </w:t>
            </w:r>
            <w:proofErr w:type="spellStart"/>
            <w:r w:rsidRPr="00645E3C">
              <w:rPr>
                <w:i/>
                <w:szCs w:val="22"/>
                <w:lang w:val="en-GB" w:eastAsia="ja-JP"/>
              </w:rPr>
              <w:t>uplinkConfigCommon</w:t>
            </w:r>
            <w:proofErr w:type="spellEnd"/>
            <w:r w:rsidRPr="00645E3C">
              <w:rPr>
                <w:szCs w:val="22"/>
                <w:lang w:val="en-GB" w:eastAsia="ja-JP"/>
              </w:rPr>
              <w:t xml:space="preserve"> is configured</w:t>
            </w:r>
            <w:r w:rsidRPr="00645E3C">
              <w:rPr>
                <w:szCs w:val="22"/>
                <w:lang w:val="en-GB" w:eastAsia="zh-CN"/>
              </w:rPr>
              <w:t xml:space="preserve">. If this field is absent, the UE shall release the </w:t>
            </w:r>
            <w:proofErr w:type="spellStart"/>
            <w:r w:rsidRPr="00645E3C">
              <w:rPr>
                <w:i/>
                <w:szCs w:val="22"/>
                <w:lang w:val="en-GB" w:eastAsia="zh-CN"/>
              </w:rPr>
              <w:t>supplementaryUplinkConfig</w:t>
            </w:r>
            <w:proofErr w:type="spellEnd"/>
            <w:r w:rsidRPr="00645E3C">
              <w:rPr>
                <w:szCs w:val="22"/>
                <w:lang w:val="en-GB" w:eastAsia="zh-CN"/>
              </w:rPr>
              <w:t xml:space="preserve"> and the </w:t>
            </w:r>
            <w:proofErr w:type="spellStart"/>
            <w:r w:rsidRPr="00645E3C">
              <w:rPr>
                <w:i/>
                <w:szCs w:val="22"/>
                <w:lang w:val="en-GB" w:eastAsia="zh-CN"/>
              </w:rPr>
              <w:t>supplementaryUplink</w:t>
            </w:r>
            <w:proofErr w:type="spellEnd"/>
            <w:r w:rsidRPr="00645E3C">
              <w:rPr>
                <w:szCs w:val="22"/>
                <w:lang w:val="en-GB" w:eastAsia="zh-CN"/>
              </w:rPr>
              <w:t xml:space="preserve"> configured in </w:t>
            </w:r>
            <w:proofErr w:type="spellStart"/>
            <w:r w:rsidRPr="00645E3C">
              <w:rPr>
                <w:i/>
                <w:szCs w:val="22"/>
                <w:lang w:val="en-GB" w:eastAsia="zh-CN"/>
              </w:rPr>
              <w:t>ServingCellConfig</w:t>
            </w:r>
            <w:proofErr w:type="spellEnd"/>
            <w:r w:rsidRPr="00645E3C">
              <w:rPr>
                <w:szCs w:val="22"/>
                <w:lang w:val="en-GB" w:eastAsia="zh-CN"/>
              </w:rPr>
              <w:t xml:space="preserve"> of this serving cell, if configured.</w:t>
            </w:r>
          </w:p>
        </w:tc>
      </w:tr>
      <w:tr w:rsidR="002C5D28" w:rsidRPr="00645E3C" w14:paraId="7BF1F78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AA2C06" w14:textId="77777777" w:rsidR="002C5D28" w:rsidRPr="00645E3C" w:rsidRDefault="002C5D28" w:rsidP="00F43D0B">
            <w:pPr>
              <w:pStyle w:val="TAL"/>
              <w:rPr>
                <w:szCs w:val="22"/>
                <w:lang w:val="en-GB" w:eastAsia="ja-JP"/>
              </w:rPr>
            </w:pPr>
            <w:proofErr w:type="spellStart"/>
            <w:r w:rsidRPr="00645E3C">
              <w:rPr>
                <w:b/>
                <w:i/>
                <w:szCs w:val="22"/>
                <w:lang w:val="en-GB" w:eastAsia="ja-JP"/>
              </w:rPr>
              <w:t>tdd</w:t>
            </w:r>
            <w:proofErr w:type="spellEnd"/>
            <w:r w:rsidRPr="00645E3C">
              <w:rPr>
                <w:b/>
                <w:i/>
                <w:szCs w:val="22"/>
                <w:lang w:val="en-GB" w:eastAsia="ja-JP"/>
              </w:rPr>
              <w:t>-UL-DL-</w:t>
            </w:r>
            <w:proofErr w:type="spellStart"/>
            <w:r w:rsidRPr="00645E3C">
              <w:rPr>
                <w:b/>
                <w:i/>
                <w:szCs w:val="22"/>
                <w:lang w:val="en-GB" w:eastAsia="ja-JP"/>
              </w:rPr>
              <w:t>ConfigurationCommon</w:t>
            </w:r>
            <w:proofErr w:type="spellEnd"/>
          </w:p>
          <w:p w14:paraId="7A67D20B" w14:textId="77777777" w:rsidR="002C5D28" w:rsidRPr="00645E3C" w:rsidRDefault="002C5D28" w:rsidP="00F43D0B">
            <w:pPr>
              <w:pStyle w:val="TAL"/>
              <w:rPr>
                <w:b/>
                <w:i/>
                <w:szCs w:val="22"/>
                <w:lang w:val="en-GB" w:eastAsia="ja-JP"/>
              </w:rPr>
            </w:pPr>
            <w:r w:rsidRPr="00645E3C">
              <w:rPr>
                <w:lang w:val="en-GB" w:eastAsia="ja-JP"/>
              </w:rPr>
              <w:t xml:space="preserve">A cell-specific TDD UL/DL configuration, see </w:t>
            </w:r>
            <w:r w:rsidR="00A87238" w:rsidRPr="00645E3C">
              <w:rPr>
                <w:lang w:val="en-GB" w:eastAsia="ja-JP"/>
              </w:rPr>
              <w:t>TS 38.213 [13]</w:t>
            </w:r>
            <w:r w:rsidRPr="00645E3C">
              <w:rPr>
                <w:lang w:val="en-GB" w:eastAsia="ja-JP"/>
              </w:rPr>
              <w:t xml:space="preserve">, </w:t>
            </w:r>
            <w:r w:rsidR="00581EBE" w:rsidRPr="00645E3C">
              <w:rPr>
                <w:lang w:val="en-GB" w:eastAsia="ja-JP"/>
              </w:rPr>
              <w:t>clause</w:t>
            </w:r>
            <w:r w:rsidRPr="00645E3C">
              <w:rPr>
                <w:lang w:val="en-GB" w:eastAsia="ja-JP"/>
              </w:rPr>
              <w:t xml:space="preserve"> 11.1.</w:t>
            </w:r>
          </w:p>
        </w:tc>
      </w:tr>
    </w:tbl>
    <w:p w14:paraId="0CB2599B" w14:textId="77777777" w:rsidR="002C5D28" w:rsidRPr="00645E3C" w:rsidRDefault="002C5D28" w:rsidP="002C5D28">
      <w:bookmarkStart w:id="10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B83199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1243526"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17C23A"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71E3D41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F798C9F" w14:textId="77777777" w:rsidR="002C5D28" w:rsidRPr="00645E3C" w:rsidRDefault="002C5D28" w:rsidP="00F43D0B">
            <w:pPr>
              <w:pStyle w:val="TAL"/>
              <w:rPr>
                <w:i/>
                <w:lang w:val="en-GB" w:eastAsia="ja-JP"/>
              </w:rPr>
            </w:pPr>
            <w:proofErr w:type="spellStart"/>
            <w:r w:rsidRPr="00645E3C">
              <w:rPr>
                <w:i/>
                <w:lang w:val="en-GB" w:eastAsia="ja-JP"/>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1496A4" w14:textId="77777777" w:rsidR="002C5D28" w:rsidRPr="00645E3C" w:rsidRDefault="002C5D28" w:rsidP="00F43D0B">
            <w:pPr>
              <w:pStyle w:val="TAL"/>
              <w:rPr>
                <w:lang w:val="en-GB" w:eastAsia="ja-JP"/>
              </w:rPr>
            </w:pPr>
            <w:r w:rsidRPr="00645E3C">
              <w:rPr>
                <w:lang w:val="en-GB" w:eastAsia="ja-JP"/>
              </w:rPr>
              <w:t xml:space="preserve">The field is absent when </w:t>
            </w:r>
            <w:proofErr w:type="spellStart"/>
            <w:r w:rsidRPr="00645E3C">
              <w:rPr>
                <w:lang w:val="en-GB" w:eastAsia="ja-JP"/>
              </w:rPr>
              <w:t>absoluteFrequencySSB</w:t>
            </w:r>
            <w:proofErr w:type="spellEnd"/>
            <w:r w:rsidRPr="00645E3C">
              <w:rPr>
                <w:lang w:val="en-GB" w:eastAsia="ja-JP"/>
              </w:rPr>
              <w:t xml:space="preserve"> in </w:t>
            </w:r>
            <w:proofErr w:type="spellStart"/>
            <w:r w:rsidRPr="00645E3C">
              <w:rPr>
                <w:lang w:val="en-GB" w:eastAsia="ja-JP"/>
              </w:rPr>
              <w:t>frequencyInfoDL</w:t>
            </w:r>
            <w:proofErr w:type="spellEnd"/>
            <w:r w:rsidRPr="00645E3C">
              <w:rPr>
                <w:lang w:val="en-GB" w:eastAsia="ja-JP"/>
              </w:rPr>
              <w:t xml:space="preserve"> is absent, otherwise the field is mandatory present.</w:t>
            </w:r>
          </w:p>
        </w:tc>
      </w:tr>
      <w:tr w:rsidR="002C5D28" w:rsidRPr="00645E3C" w14:paraId="2B0ADD8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C4D41C3" w14:textId="77777777" w:rsidR="002C5D28" w:rsidRPr="00645E3C" w:rsidRDefault="002C5D28" w:rsidP="00F43D0B">
            <w:pPr>
              <w:pStyle w:val="TAL"/>
              <w:rPr>
                <w:i/>
                <w:lang w:val="en-GB" w:eastAsia="ja-JP"/>
              </w:rPr>
            </w:pPr>
            <w:proofErr w:type="spellStart"/>
            <w:r w:rsidRPr="00645E3C">
              <w:rPr>
                <w:i/>
                <w:lang w:val="en-GB" w:eastAsia="ja-JP"/>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E0BEF7" w14:textId="3CC51C40" w:rsidR="002C5D28" w:rsidRPr="00645E3C" w:rsidRDefault="002C5D28" w:rsidP="00F43D0B">
            <w:pPr>
              <w:pStyle w:val="TAL"/>
              <w:rPr>
                <w:lang w:val="en-GB" w:eastAsia="ja-JP"/>
              </w:rPr>
            </w:pPr>
            <w:r w:rsidRPr="00645E3C">
              <w:rPr>
                <w:lang w:val="en-GB" w:eastAsia="ja-JP"/>
              </w:rPr>
              <w:t xml:space="preserve">This field is mandatory present </w:t>
            </w:r>
            <w:ins w:id="106" w:author="Ericsson" w:date="2019-02-13T10:52:00Z">
              <w:r w:rsidR="007F56C7">
                <w:rPr>
                  <w:lang w:val="en-GB" w:eastAsia="ja-JP"/>
                </w:rPr>
                <w:t>upon PCell change</w:t>
              </w:r>
            </w:ins>
            <w:del w:id="107" w:author="Ericsson" w:date="2019-02-13T10:53:00Z">
              <w:r w:rsidRPr="00645E3C" w:rsidDel="00A542BE">
                <w:rPr>
                  <w:lang w:val="en-GB" w:eastAsia="ja-JP"/>
                </w:rPr>
                <w:delText>for inter-cell handover</w:delText>
              </w:r>
            </w:del>
            <w:r w:rsidRPr="00645E3C">
              <w:rPr>
                <w:lang w:val="en-GB" w:eastAsia="ja-JP"/>
              </w:rPr>
              <w:t xml:space="preserve"> and upon serving cell (PSCell/</w:t>
            </w:r>
            <w:proofErr w:type="spellStart"/>
            <w:r w:rsidRPr="00645E3C">
              <w:rPr>
                <w:lang w:val="en-GB" w:eastAsia="ja-JP"/>
              </w:rPr>
              <w:t>SCell</w:t>
            </w:r>
            <w:proofErr w:type="spellEnd"/>
            <w:r w:rsidRPr="00645E3C">
              <w:rPr>
                <w:lang w:val="en-GB" w:eastAsia="ja-JP"/>
              </w:rPr>
              <w:t xml:space="preserve">) addition. Otherwise, the field is absent, Need M. </w:t>
            </w:r>
          </w:p>
        </w:tc>
      </w:tr>
      <w:tr w:rsidR="002C5D28" w:rsidRPr="00645E3C" w14:paraId="0D5E5D0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AE0542F" w14:textId="77777777" w:rsidR="002C5D28" w:rsidRPr="00645E3C" w:rsidRDefault="002C5D28" w:rsidP="00F43D0B">
            <w:pPr>
              <w:pStyle w:val="TAL"/>
              <w:rPr>
                <w:i/>
                <w:iCs/>
                <w:lang w:val="en-GB" w:eastAsia="ja-JP"/>
              </w:rPr>
            </w:pPr>
            <w:r w:rsidRPr="00645E3C">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B0A835C" w14:textId="77777777" w:rsidR="002C5D28" w:rsidRPr="00645E3C" w:rsidRDefault="002C5D28" w:rsidP="00F43D0B">
            <w:pPr>
              <w:pStyle w:val="TAL"/>
              <w:rPr>
                <w:lang w:val="en-GB" w:eastAsia="ja-JP"/>
              </w:rPr>
            </w:pPr>
            <w:r w:rsidRPr="00645E3C">
              <w:rPr>
                <w:lang w:val="en-GB" w:eastAsia="ja-JP"/>
              </w:rPr>
              <w:t>The field is optionally present, Need R, for TDD cells; otherwise it is not present.</w:t>
            </w:r>
          </w:p>
        </w:tc>
      </w:tr>
      <w:bookmarkEnd w:id="105"/>
    </w:tbl>
    <w:p w14:paraId="7823B214" w14:textId="77777777" w:rsidR="00C1597C" w:rsidRPr="00645E3C" w:rsidRDefault="00C1597C" w:rsidP="00C1597C"/>
    <w:p w14:paraId="73C93F6F" w14:textId="77777777" w:rsidR="0084219C" w:rsidRDefault="0084219C" w:rsidP="0084219C">
      <w:pPr>
        <w:pStyle w:val="BodyText"/>
      </w:pPr>
      <w:r>
        <w:t>---- (</w:t>
      </w:r>
      <w:proofErr w:type="gramStart"/>
      <w:r>
        <w:t>unchanged</w:t>
      </w:r>
      <w:proofErr w:type="gramEnd"/>
      <w:r>
        <w:t xml:space="preserve"> information elements removed) ----</w:t>
      </w:r>
    </w:p>
    <w:p w14:paraId="324FBC0A" w14:textId="0F04B178" w:rsidR="00F95F2F" w:rsidRDefault="00F95F2F" w:rsidP="0084219C">
      <w:pPr>
        <w:pStyle w:val="Heading4"/>
        <w:rPr>
          <w:lang w:val="en-GB"/>
        </w:rPr>
      </w:pPr>
    </w:p>
    <w:p w14:paraId="532C347A" w14:textId="7AB11534" w:rsidR="0084219C" w:rsidRPr="004E1C92" w:rsidRDefault="0084219C" w:rsidP="0084219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FIFTH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1E61A9D" w14:textId="453773F3" w:rsidR="0084219C" w:rsidRDefault="0084219C" w:rsidP="0084219C">
      <w:pPr>
        <w:pStyle w:val="B2"/>
        <w:rPr>
          <w:lang w:val="en-GB"/>
        </w:rPr>
      </w:pPr>
    </w:p>
    <w:p w14:paraId="7B680605" w14:textId="60BBD85D" w:rsidR="00C17BAC" w:rsidRDefault="00C17BAC" w:rsidP="0084219C">
      <w:pPr>
        <w:pStyle w:val="B2"/>
        <w:rPr>
          <w:lang w:val="en-GB"/>
        </w:rPr>
      </w:pPr>
    </w:p>
    <w:sectPr w:rsidR="00C17BAC" w:rsidSect="00C17BAC">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BF0B9" w14:textId="77777777" w:rsidR="003E2608" w:rsidRDefault="003E2608">
      <w:pPr>
        <w:spacing w:after="0"/>
      </w:pPr>
      <w:r>
        <w:separator/>
      </w:r>
    </w:p>
  </w:endnote>
  <w:endnote w:type="continuationSeparator" w:id="0">
    <w:p w14:paraId="29DFF37B" w14:textId="77777777" w:rsidR="003E2608" w:rsidRDefault="003E2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9C6CD" w14:textId="77777777" w:rsidR="00B8139B" w:rsidRDefault="00B813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F2E3B" w14:textId="77777777" w:rsidR="003E2608" w:rsidRDefault="003E2608">
      <w:pPr>
        <w:spacing w:after="0"/>
      </w:pPr>
      <w:r>
        <w:separator/>
      </w:r>
    </w:p>
  </w:footnote>
  <w:footnote w:type="continuationSeparator" w:id="0">
    <w:p w14:paraId="4461F83C" w14:textId="77777777" w:rsidR="003E2608" w:rsidRDefault="003E26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F2F32" w14:textId="77777777" w:rsidR="00B8139B" w:rsidRDefault="00B813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1251E" w14:textId="09C70901" w:rsidR="00B8139B" w:rsidRDefault="00B813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C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9DAD3" w14:textId="77777777" w:rsidR="00B8139B" w:rsidRDefault="00B813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0CE3">
      <w:rPr>
        <w:rFonts w:ascii="Arial" w:hAnsi="Arial" w:cs="Arial"/>
        <w:b/>
        <w:noProof/>
        <w:sz w:val="18"/>
        <w:szCs w:val="18"/>
      </w:rPr>
      <w:t>17</w:t>
    </w:r>
    <w:r>
      <w:rPr>
        <w:rFonts w:ascii="Arial" w:hAnsi="Arial" w:cs="Arial"/>
        <w:b/>
        <w:sz w:val="18"/>
        <w:szCs w:val="18"/>
      </w:rPr>
      <w:fldChar w:fldCharType="end"/>
    </w:r>
  </w:p>
  <w:p w14:paraId="6C6C8BEB" w14:textId="2FE6BC5B" w:rsidR="00B8139B" w:rsidRDefault="00B813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C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40AA36" w14:textId="77777777" w:rsidR="00B8139B" w:rsidRDefault="00B8139B">
    <w:pPr>
      <w:pStyle w:val="Header"/>
    </w:pPr>
  </w:p>
  <w:p w14:paraId="1ACEAC91" w14:textId="77777777" w:rsidR="00B8139B" w:rsidRDefault="00B813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3FA964A2"/>
    <w:multiLevelType w:val="hybridMultilevel"/>
    <w:tmpl w:val="BB66D6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2"/>
  </w:num>
  <w:num w:numId="15">
    <w:abstractNumId w:val="95"/>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46"/>
  </w:num>
  <w:num w:numId="30">
    <w:abstractNumId w:val="92"/>
  </w:num>
  <w:num w:numId="31">
    <w:abstractNumId w:val="8"/>
  </w:num>
  <w:num w:numId="32">
    <w:abstractNumId w:val="90"/>
  </w:num>
  <w:num w:numId="33">
    <w:abstractNumId w:val="66"/>
  </w:num>
  <w:num w:numId="34">
    <w:abstractNumId w:val="10"/>
  </w:num>
  <w:num w:numId="35">
    <w:abstractNumId w:val="32"/>
  </w:num>
  <w:num w:numId="36">
    <w:abstractNumId w:val="33"/>
  </w:num>
  <w:num w:numId="37">
    <w:abstractNumId w:val="44"/>
  </w:num>
  <w:num w:numId="38">
    <w:abstractNumId w:val="77"/>
  </w:num>
  <w:num w:numId="39">
    <w:abstractNumId w:val="57"/>
  </w:num>
  <w:num w:numId="40">
    <w:abstractNumId w:val="65"/>
  </w:num>
  <w:num w:numId="41">
    <w:abstractNumId w:val="20"/>
  </w:num>
  <w:num w:numId="42">
    <w:abstractNumId w:val="61"/>
  </w:num>
  <w:num w:numId="43">
    <w:abstractNumId w:val="35"/>
  </w:num>
  <w:num w:numId="44">
    <w:abstractNumId w:val="9"/>
  </w:num>
  <w:num w:numId="45">
    <w:abstractNumId w:val="93"/>
  </w:num>
  <w:num w:numId="46">
    <w:abstractNumId w:val="70"/>
  </w:num>
  <w:num w:numId="47">
    <w:abstractNumId w:val="27"/>
  </w:num>
  <w:num w:numId="48">
    <w:abstractNumId w:val="16"/>
  </w:num>
  <w:num w:numId="49">
    <w:abstractNumId w:val="12"/>
  </w:num>
  <w:num w:numId="50">
    <w:abstractNumId w:val="21"/>
  </w:num>
  <w:num w:numId="51">
    <w:abstractNumId w:val="74"/>
  </w:num>
  <w:num w:numId="52">
    <w:abstractNumId w:val="15"/>
  </w:num>
  <w:num w:numId="53">
    <w:abstractNumId w:val="71"/>
  </w:num>
  <w:num w:numId="54">
    <w:abstractNumId w:val="34"/>
  </w:num>
  <w:num w:numId="55">
    <w:abstractNumId w:val="26"/>
  </w:num>
  <w:num w:numId="56">
    <w:abstractNumId w:val="89"/>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0"/>
  </w:num>
  <w:num w:numId="69">
    <w:abstractNumId w:val="30"/>
  </w:num>
  <w:num w:numId="70">
    <w:abstractNumId w:val="82"/>
  </w:num>
  <w:num w:numId="71">
    <w:abstractNumId w:val="11"/>
  </w:num>
  <w:num w:numId="72">
    <w:abstractNumId w:val="73"/>
  </w:num>
  <w:num w:numId="73">
    <w:abstractNumId w:val="51"/>
  </w:num>
  <w:num w:numId="74">
    <w:abstractNumId w:val="36"/>
  </w:num>
  <w:num w:numId="75">
    <w:abstractNumId w:val="86"/>
  </w:num>
  <w:num w:numId="76">
    <w:abstractNumId w:val="85"/>
  </w:num>
  <w:num w:numId="77">
    <w:abstractNumId w:val="69"/>
  </w:num>
  <w:num w:numId="78">
    <w:abstractNumId w:val="83"/>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2"/>
  </w:num>
  <w:num w:numId="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1"/>
  </w:num>
  <w:num w:numId="92">
    <w:abstractNumId w:val="68"/>
  </w:num>
  <w:num w:numId="93">
    <w:abstractNumId w:val="42"/>
  </w:num>
  <w:num w:numId="94">
    <w:abstractNumId w:val="17"/>
  </w:num>
  <w:num w:numId="95">
    <w:abstractNumId w:val="64"/>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2"/>
  </w:num>
  <w:num w:numId="99">
    <w:abstractNumId w:val="76"/>
  </w:num>
  <w:num w:numId="100">
    <w:abstractNumId w:val="53"/>
  </w:num>
  <w:num w:numId="101">
    <w:abstractNumId w:val="29"/>
  </w:num>
  <w:num w:numId="102">
    <w:abstractNumId w:val="58"/>
  </w:num>
  <w:num w:numId="103">
    <w:abstractNumId w:val="19"/>
  </w:num>
  <w:num w:numId="104">
    <w:abstractNumId w:val="88"/>
  </w:num>
  <w:num w:numId="105">
    <w:abstractNumId w:val="91"/>
  </w:num>
  <w:num w:numId="106">
    <w:abstractNumId w:val="50"/>
  </w:num>
  <w:numIdMacAtCleanup w:val="10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홍종우/책임연구원/차세대표준(연)CAS팀(jongwoo.hong@lge.com)">
    <w15:presenceInfo w15:providerId="AD" w15:userId="S-1-5-21-2543426832-1914326140-3112152631-1702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5FD1"/>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C4"/>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1BF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011"/>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2DF"/>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527"/>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0E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8E"/>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01"/>
    <w:rsid w:val="0019047C"/>
    <w:rsid w:val="001905AC"/>
    <w:rsid w:val="00190AB7"/>
    <w:rsid w:val="00190C8C"/>
    <w:rsid w:val="0019113B"/>
    <w:rsid w:val="00191A09"/>
    <w:rsid w:val="00192951"/>
    <w:rsid w:val="00193043"/>
    <w:rsid w:val="001933CD"/>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AE"/>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24"/>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CE3"/>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090"/>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3D7"/>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B89"/>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4"/>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510F"/>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08"/>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3C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7C7"/>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498"/>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392"/>
    <w:rsid w:val="00582DF5"/>
    <w:rsid w:val="005830C5"/>
    <w:rsid w:val="005830CD"/>
    <w:rsid w:val="00583814"/>
    <w:rsid w:val="005839CC"/>
    <w:rsid w:val="00583B20"/>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64E"/>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DF"/>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4F8"/>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A34"/>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30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AD"/>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40E"/>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154"/>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48"/>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45B"/>
    <w:rsid w:val="007F0D5E"/>
    <w:rsid w:val="007F0FB3"/>
    <w:rsid w:val="007F188E"/>
    <w:rsid w:val="007F1A15"/>
    <w:rsid w:val="007F1E8B"/>
    <w:rsid w:val="007F2C27"/>
    <w:rsid w:val="007F2D64"/>
    <w:rsid w:val="007F3120"/>
    <w:rsid w:val="007F4238"/>
    <w:rsid w:val="007F436E"/>
    <w:rsid w:val="007F4955"/>
    <w:rsid w:val="007F51CF"/>
    <w:rsid w:val="007F5636"/>
    <w:rsid w:val="007F56C7"/>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4EEE"/>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19C"/>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42"/>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497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2F4"/>
    <w:rsid w:val="008A154D"/>
    <w:rsid w:val="008A15C9"/>
    <w:rsid w:val="008A1991"/>
    <w:rsid w:val="008A1C8C"/>
    <w:rsid w:val="008A1F6B"/>
    <w:rsid w:val="008A2579"/>
    <w:rsid w:val="008A2E42"/>
    <w:rsid w:val="008A30BC"/>
    <w:rsid w:val="008A35BF"/>
    <w:rsid w:val="008A3667"/>
    <w:rsid w:val="008A3988"/>
    <w:rsid w:val="008A3CC5"/>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E5F"/>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376"/>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907"/>
    <w:rsid w:val="00942EC2"/>
    <w:rsid w:val="0094315A"/>
    <w:rsid w:val="009434FD"/>
    <w:rsid w:val="0094351E"/>
    <w:rsid w:val="009435B1"/>
    <w:rsid w:val="009438BB"/>
    <w:rsid w:val="00943E17"/>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B81"/>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89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08A"/>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933"/>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E7CA4"/>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3F0"/>
    <w:rsid w:val="009F7D46"/>
    <w:rsid w:val="009F7D76"/>
    <w:rsid w:val="009F7DE9"/>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2B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49"/>
    <w:rsid w:val="00AA6D6C"/>
    <w:rsid w:val="00AA793B"/>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617"/>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0B"/>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6C2"/>
    <w:rsid w:val="00B71E30"/>
    <w:rsid w:val="00B71F6B"/>
    <w:rsid w:val="00B72F71"/>
    <w:rsid w:val="00B72F79"/>
    <w:rsid w:val="00B736C4"/>
    <w:rsid w:val="00B73F49"/>
    <w:rsid w:val="00B749FC"/>
    <w:rsid w:val="00B74A60"/>
    <w:rsid w:val="00B750A4"/>
    <w:rsid w:val="00B7530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39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9A9"/>
    <w:rsid w:val="00B93F62"/>
    <w:rsid w:val="00B9450B"/>
    <w:rsid w:val="00B945E6"/>
    <w:rsid w:val="00B9466E"/>
    <w:rsid w:val="00B949E3"/>
    <w:rsid w:val="00B94D7F"/>
    <w:rsid w:val="00B95035"/>
    <w:rsid w:val="00B9548B"/>
    <w:rsid w:val="00B958FE"/>
    <w:rsid w:val="00B95A63"/>
    <w:rsid w:val="00B95F84"/>
    <w:rsid w:val="00B963A0"/>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5B0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00"/>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AC"/>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17"/>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63"/>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A2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5EF7"/>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D8A"/>
    <w:rsid w:val="00D33EE5"/>
    <w:rsid w:val="00D34170"/>
    <w:rsid w:val="00D346CB"/>
    <w:rsid w:val="00D34D5E"/>
    <w:rsid w:val="00D34DEC"/>
    <w:rsid w:val="00D353EE"/>
    <w:rsid w:val="00D354FF"/>
    <w:rsid w:val="00D35574"/>
    <w:rsid w:val="00D3565C"/>
    <w:rsid w:val="00D35946"/>
    <w:rsid w:val="00D35AF2"/>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067"/>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1A61"/>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C2D"/>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1B5"/>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7"/>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431"/>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19"/>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334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306"/>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0DFF"/>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942"/>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CE5"/>
    <w:rsid w:val="00F836F4"/>
    <w:rsid w:val="00F83B6A"/>
    <w:rsid w:val="00F83C1C"/>
    <w:rsid w:val="00F83EC4"/>
    <w:rsid w:val="00F849A6"/>
    <w:rsid w:val="00F84AA5"/>
    <w:rsid w:val="00F84B4B"/>
    <w:rsid w:val="00F84FD6"/>
    <w:rsid w:val="00F85E72"/>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25909C"/>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customStyle="1" w:styleId="Note-Boxed">
    <w:name w:val="Note - Boxed"/>
    <w:basedOn w:val="Normal"/>
    <w:next w:val="Normal"/>
    <w:rsid w:val="0061730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C76A63"/>
    <w:pPr>
      <w:spacing w:after="120"/>
    </w:pPr>
  </w:style>
  <w:style w:type="character" w:customStyle="1" w:styleId="BodyTextChar">
    <w:name w:val="Body Text Char"/>
    <w:basedOn w:val="DefaultParagraphFont"/>
    <w:link w:val="BodyText"/>
    <w:rsid w:val="00C76A6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5NUHHDQN7SK2-1476151046-41136</_dlc_DocId>
    <_dlc_DocIdUrl xmlns="f166a696-7b5b-4ccd-9f0c-ffde0cceec81">
      <Url>https://ericsson.sharepoint.com/sites/star/_layouts/15/DocIdRedir.aspx?ID=5NUHHDQN7SK2-1476151046-41136</Url>
      <Description>5NUHHDQN7SK2-1476151046-41136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E3982-E75D-492A-9D5D-11587AD99675}">
  <ds:schemaRefs>
    <ds:schemaRef ds:uri="Microsoft.SharePoint.Taxonomy.ContentTypeSync"/>
  </ds:schemaRefs>
</ds:datastoreItem>
</file>

<file path=customXml/itemProps2.xml><?xml version="1.0" encoding="utf-8"?>
<ds:datastoreItem xmlns:ds="http://schemas.openxmlformats.org/officeDocument/2006/customXml" ds:itemID="{4B0796F9-D3D6-4B28-9CF5-4BC77455126B}">
  <ds:schemaRefs>
    <ds:schemaRef ds:uri="http://schemas.microsoft.com/sharepoint/events"/>
  </ds:schemaRefs>
</ds:datastoreItem>
</file>

<file path=customXml/itemProps3.xml><?xml version="1.0" encoding="utf-8"?>
<ds:datastoreItem xmlns:ds="http://schemas.openxmlformats.org/officeDocument/2006/customXml" ds:itemID="{99CC644F-3150-41B6-A5A9-B86B23F5CB3C}">
  <ds:schemaRefs>
    <ds:schemaRef ds:uri="http://schemas.microsoft.com/sharepoint/v3/contenttype/forms"/>
  </ds:schemaRefs>
</ds:datastoreItem>
</file>

<file path=customXml/itemProps4.xml><?xml version="1.0" encoding="utf-8"?>
<ds:datastoreItem xmlns:ds="http://schemas.openxmlformats.org/officeDocument/2006/customXml" ds:itemID="{F443EE27-650B-4C8D-9F16-38A974A4E7F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3AB019F-6357-41A3-8F18-D81C65AA2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49962A-8BB4-4E5E-8241-8C4DE8A5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5842</Words>
  <Characters>33302</Characters>
  <Application>Microsoft Office Word</Application>
  <DocSecurity>0</DocSecurity>
  <Lines>277</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39066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2019-02-27T07:16:00Z</dcterms:created>
  <dcterms:modified xsi:type="dcterms:W3CDTF">2019-02-27T07:16:00Z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13c7573c-e175-4553-b655-93d2c70796ac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AuthorIds_UIVersion_3072">
    <vt:lpwstr>73</vt:lpwstr>
  </property>
  <property fmtid="{D5CDD505-2E9C-101B-9397-08002B2CF9AE}" pid="45" name="AuthorIds_UIVersion_3584">
    <vt:lpwstr>73</vt:lpwstr>
  </property>
  <property fmtid="{D5CDD505-2E9C-101B-9397-08002B2CF9AE}" pid="46" name="AuthorIds_UIVersion_4608">
    <vt:lpwstr>141</vt:lpwstr>
  </property>
</Properties>
</file>